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4C" w:rsidRDefault="0096494C" w:rsidP="008E5716">
      <w:pPr>
        <w:pStyle w:val="3"/>
        <w:spacing w:after="120"/>
        <w:jc w:val="left"/>
        <w:rPr>
          <w:b w:val="0"/>
          <w:bCs w:val="0"/>
          <w:sz w:val="24"/>
          <w:szCs w:val="24"/>
        </w:rPr>
      </w:pPr>
      <w:r>
        <w:t xml:space="preserve">                               Раздел 1. </w:t>
      </w:r>
      <w:r w:rsidRPr="0057317E">
        <w:t>Пояснительная записка.</w:t>
      </w:r>
      <w:r>
        <w:rPr>
          <w:b w:val="0"/>
          <w:bCs w:val="0"/>
          <w:sz w:val="24"/>
          <w:szCs w:val="24"/>
        </w:rPr>
        <w:t xml:space="preserve">          </w:t>
      </w:r>
    </w:p>
    <w:p w:rsidR="0096494C" w:rsidRPr="00840731" w:rsidRDefault="0096494C" w:rsidP="00840731">
      <w:pPr>
        <w:pStyle w:val="3"/>
        <w:spacing w:after="120" w:line="276" w:lineRule="auto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Рабочая программа по технологии  разработана на основе Примерной программы по технологии  начального общего образования, авторской программы «Технология» под редакцией  </w:t>
      </w:r>
      <w:r w:rsidRPr="008E5716">
        <w:rPr>
          <w:b w:val="0"/>
          <w:bCs w:val="0"/>
          <w:sz w:val="24"/>
          <w:szCs w:val="24"/>
        </w:rPr>
        <w:t>Н.И. Роговцевой, С.В. Анащенкова</w:t>
      </w:r>
      <w:r w:rsidRPr="00E47F13">
        <w:t xml:space="preserve"> </w:t>
      </w:r>
      <w:r>
        <w:rPr>
          <w:b w:val="0"/>
          <w:bCs w:val="0"/>
          <w:sz w:val="24"/>
          <w:szCs w:val="24"/>
        </w:rPr>
        <w:t>, в соответствии с требованиями Федерального государственного образовательного стандарта второго поколения по технологии. При  создании программы учитывались потребности современного российского общества в физически крепком и дееспособном подрастающем поколении.</w:t>
      </w:r>
    </w:p>
    <w:p w:rsidR="0096494C" w:rsidRPr="00E47F13" w:rsidRDefault="0096494C" w:rsidP="00840731">
      <w:pPr>
        <w:spacing w:line="276" w:lineRule="auto"/>
      </w:pPr>
      <w:r w:rsidRPr="00E47F13">
        <w:t xml:space="preserve">    Учебный предмет «Технология» имеет практико-ориентирован</w:t>
      </w:r>
      <w:r w:rsidRPr="00E47F13"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E47F13">
        <w:softHyphen/>
        <w:t>сов, правил, требований, предъявляемых к технической докумен</w:t>
      </w:r>
      <w:r w:rsidRPr="00E47F13">
        <w:softHyphen/>
        <w:t>тации, но и показывает, как использовать эти знания в разных сферах учебной и внеучебной деятельности (при поиске инфор</w:t>
      </w:r>
      <w:r w:rsidRPr="00E47F13">
        <w:softHyphen/>
        <w:t>мации, усвоении новых знаний, выполнении практических зада</w:t>
      </w:r>
      <w:r w:rsidRPr="00E47F13">
        <w:softHyphen/>
        <w:t>ний).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Практическая деятельность на уроках технологии является средством общего развития ребёнка, становления социально зна</w:t>
      </w:r>
      <w:r w:rsidRPr="00E47F13">
        <w:softHyphen/>
        <w:t>чимых личностных качеств, а также формирования системы спе</w:t>
      </w:r>
      <w:r w:rsidRPr="00E47F13">
        <w:softHyphen/>
        <w:t>циальных технологических и универсальных учебных действий.</w:t>
      </w:r>
    </w:p>
    <w:p w:rsidR="0096494C" w:rsidRPr="00E47F13" w:rsidRDefault="0096494C" w:rsidP="00840731">
      <w:pPr>
        <w:spacing w:line="276" w:lineRule="auto"/>
      </w:pPr>
      <w:r w:rsidRPr="00E47F13">
        <w:t>Цели изучения технологии в начальной школе:</w:t>
      </w:r>
    </w:p>
    <w:p w:rsidR="0096494C" w:rsidRPr="00E47F13" w:rsidRDefault="0096494C" w:rsidP="00840731">
      <w:pPr>
        <w:spacing w:line="276" w:lineRule="auto"/>
      </w:pPr>
      <w:r w:rsidRPr="00E47F13">
        <w:t>- приобретение личного опыта как основы обучения и познания;</w:t>
      </w:r>
    </w:p>
    <w:p w:rsidR="0096494C" w:rsidRPr="00E47F13" w:rsidRDefault="0096494C" w:rsidP="00840731">
      <w:pPr>
        <w:spacing w:line="276" w:lineRule="auto"/>
      </w:pPr>
      <w:r w:rsidRPr="00E47F13">
        <w:t>- приобретение первоначального опыта практической преоб</w:t>
      </w:r>
      <w:r w:rsidRPr="00E47F13">
        <w:softHyphen/>
        <w:t>разовательной деятельности на основе овладения технологически</w:t>
      </w:r>
      <w:r w:rsidRPr="00E47F13">
        <w:softHyphen/>
        <w:t>ми знаниями, технико-технологическими умениями и проектной деятельностью;</w:t>
      </w:r>
    </w:p>
    <w:p w:rsidR="0096494C" w:rsidRDefault="0096494C" w:rsidP="00C65F1E">
      <w:pPr>
        <w:spacing w:line="276" w:lineRule="auto"/>
        <w:rPr>
          <w:b/>
          <w:bCs/>
          <w:sz w:val="28"/>
          <w:szCs w:val="28"/>
        </w:rPr>
      </w:pPr>
      <w:r w:rsidRPr="00E47F13">
        <w:t>-формирование позитивного эмоционально-ценнос</w:t>
      </w:r>
      <w:r>
        <w:t xml:space="preserve">тного отношения к труду и людям </w:t>
      </w:r>
      <w:r w:rsidRPr="00E47F13">
        <w:t>труда.</w:t>
      </w:r>
      <w:r w:rsidRPr="00C65F1E">
        <w:rPr>
          <w:b/>
          <w:bCs/>
          <w:sz w:val="28"/>
          <w:szCs w:val="28"/>
        </w:rPr>
        <w:t xml:space="preserve"> </w:t>
      </w:r>
    </w:p>
    <w:p w:rsidR="0096494C" w:rsidRPr="00C65F1E" w:rsidRDefault="0096494C" w:rsidP="00C65F1E">
      <w:pPr>
        <w:spacing w:line="276" w:lineRule="auto"/>
        <w:rPr>
          <w:b/>
          <w:bCs/>
        </w:rPr>
      </w:pPr>
      <w:r w:rsidRPr="00C65F1E">
        <w:rPr>
          <w:b/>
          <w:bCs/>
        </w:rPr>
        <w:t>Логико-структурная схема построения материала</w:t>
      </w:r>
    </w:p>
    <w:p w:rsidR="0096494C" w:rsidRDefault="0096494C" w:rsidP="00C65F1E">
      <w:pPr>
        <w:spacing w:line="276" w:lineRule="auto"/>
      </w:pPr>
      <w:r w:rsidRPr="00E47F13">
        <w:t>Весь материал предмета «Технология» разделен на четыре основные части, которые выделены цветом:</w:t>
      </w:r>
      <w:r w:rsidRPr="00E47F13">
        <w:br/>
        <w:t>      — «Земля» — земное пространство;</w:t>
      </w:r>
      <w:r w:rsidRPr="00E47F13">
        <w:br/>
        <w:t>      — «Вода» — водное пространство;</w:t>
      </w:r>
      <w:r w:rsidRPr="00E47F13">
        <w:br/>
        <w:t>      — «Воздух» — воздушное пространство;</w:t>
      </w:r>
      <w:r w:rsidRPr="00E47F13">
        <w:br/>
        <w:t>      — «Информация» — информационное пространство.</w:t>
      </w:r>
      <w:r w:rsidRPr="00E47F13">
        <w:br/>
        <w:t>      В каждой части материал разделен на темы, которые отражены в колонтитулах. Тема разбита на рубрики:</w:t>
      </w:r>
      <w:r w:rsidRPr="00E47F13">
        <w:br/>
        <w:t>      — название темы и постановка задачи;</w:t>
      </w:r>
      <w:r w:rsidRPr="00E47F13">
        <w:br/>
        <w:t>      — краткое введение «Путешествуем во времени»;</w:t>
      </w:r>
      <w:r w:rsidRPr="00E47F13">
        <w:br/>
        <w:t>      — основное содержание «Учимся новому» (упражнения, технологические задания, формы и компоненты обучения);</w:t>
      </w:r>
      <w:r w:rsidRPr="00E47F13">
        <w:br/>
        <w:t>      — практическая работа «Делаем сами» или «Проводим эксперимент»;</w:t>
      </w:r>
      <w:r w:rsidRPr="00E47F13">
        <w:br/>
        <w:t>      — информация к размышлению «Ищем информацию» (ссылки на дополнительные информационные ресурсы);</w:t>
      </w:r>
      <w:r w:rsidRPr="00E47F13">
        <w:br/>
        <w:t>      — выводы и обобщения «Подведем итоги»;</w:t>
      </w:r>
      <w:r w:rsidRPr="00E47F13">
        <w:br/>
        <w:t>      — итоговый контроль «Проверим себя» (вопросы на закрепление материала, тестовые задания).</w:t>
      </w:r>
      <w:r w:rsidRPr="00E47F13">
        <w:br/>
        <w:t>      Изучение практически каждой темы урока в учебнике завершается работой над проектом.</w:t>
      </w:r>
    </w:p>
    <w:p w:rsidR="0096494C" w:rsidRPr="00E47F13" w:rsidRDefault="0096494C" w:rsidP="00C65F1E">
      <w:pPr>
        <w:spacing w:line="276" w:lineRule="auto"/>
      </w:pPr>
    </w:p>
    <w:p w:rsidR="0096494C" w:rsidRPr="00E47F13" w:rsidRDefault="0096494C" w:rsidP="00C65F1E">
      <w:pPr>
        <w:spacing w:line="276" w:lineRule="auto"/>
      </w:pPr>
      <w:r>
        <w:rPr>
          <w:noProof/>
        </w:rPr>
        <w:pict>
          <v:rect id="Прямоугольник 5" o:spid="_x0000_s1026" style="position:absolute;margin-left:171pt;margin-top:10.35pt;width:171pt;height:27pt;z-index:251655680;visibility:visible">
            <v:textbox>
              <w:txbxContent>
                <w:p w:rsidR="0096494C" w:rsidRDefault="0096494C" w:rsidP="00C65F1E">
                  <w:r>
                    <w:t>Природа (земля, вода, воздух)</w:t>
                  </w:r>
                </w:p>
              </w:txbxContent>
            </v:textbox>
          </v:rect>
        </w:pict>
      </w:r>
    </w:p>
    <w:p w:rsidR="0096494C" w:rsidRPr="00E47F13" w:rsidRDefault="0096494C" w:rsidP="00C65F1E">
      <w:pPr>
        <w:spacing w:line="276" w:lineRule="auto"/>
      </w:pPr>
    </w:p>
    <w:p w:rsidR="0096494C" w:rsidRPr="00E47F13" w:rsidRDefault="0096494C" w:rsidP="00C65F1E">
      <w:pPr>
        <w:spacing w:line="276" w:lineRule="auto"/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Двойная стрелка вверх/вниз 4" o:spid="_x0000_s1027" type="#_x0000_t70" style="position:absolute;margin-left:3in;margin-top:7.25pt;width:38.25pt;height:45pt;z-index:251658752;visibility:visible"/>
        </w:pict>
      </w:r>
    </w:p>
    <w:p w:rsidR="0096494C" w:rsidRPr="00E47F13" w:rsidRDefault="0096494C" w:rsidP="00C65F1E">
      <w:pPr>
        <w:spacing w:line="276" w:lineRule="auto"/>
      </w:pPr>
    </w:p>
    <w:p w:rsidR="0096494C" w:rsidRPr="00E47F13" w:rsidRDefault="0096494C" w:rsidP="00C65F1E">
      <w:pPr>
        <w:spacing w:line="276" w:lineRule="auto"/>
      </w:pPr>
      <w:r>
        <w:rPr>
          <w:noProof/>
        </w:rPr>
        <w:pict>
          <v:rect id="Прямоугольник 3" o:spid="_x0000_s1028" style="position:absolute;margin-left:333pt;margin-top:1.85pt;width:99pt;height:36pt;z-index:251656704;visibility:visible">
            <v:textbox>
              <w:txbxContent>
                <w:p w:rsidR="0096494C" w:rsidRDefault="0096494C" w:rsidP="00C65F1E">
                  <w:r>
                    <w:t>Технологии и инструменты</w:t>
                  </w:r>
                </w:p>
              </w:txbxContent>
            </v:textbox>
          </v:rect>
        </w:pict>
      </w:r>
    </w:p>
    <w:p w:rsidR="0096494C" w:rsidRPr="00E47F13" w:rsidRDefault="0096494C" w:rsidP="00C65F1E">
      <w:pPr>
        <w:spacing w:line="276" w:lineRule="auto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29" type="#_x0000_t13" style="position:absolute;margin-left:261pt;margin-top:10.85pt;width:1in;height:38.25pt;z-index:251659776;visibility:visible"/>
        </w:pict>
      </w:r>
    </w:p>
    <w:p w:rsidR="0096494C" w:rsidRPr="00E47F13" w:rsidRDefault="0096494C" w:rsidP="00C65F1E">
      <w:pPr>
        <w:spacing w:line="276" w:lineRule="auto"/>
      </w:pPr>
      <w:r>
        <w:rPr>
          <w:noProof/>
        </w:rPr>
        <w:pict>
          <v:rect id="Прямоугольник 1" o:spid="_x0000_s1030" style="position:absolute;margin-left:189pt;margin-top:1.25pt;width:1in;height:27pt;z-index:251657728;visibility:visible">
            <v:textbox>
              <w:txbxContent>
                <w:p w:rsidR="0096494C" w:rsidRDefault="0096494C" w:rsidP="00C65F1E">
                  <w:r>
                    <w:t>человек</w:t>
                  </w:r>
                </w:p>
              </w:txbxContent>
            </v:textbox>
          </v:rect>
        </w:pict>
      </w:r>
    </w:p>
    <w:p w:rsidR="0096494C" w:rsidRDefault="0096494C" w:rsidP="00C65F1E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  <w:rPr>
          <w:b/>
          <w:bCs/>
          <w:sz w:val="28"/>
          <w:szCs w:val="28"/>
        </w:rPr>
      </w:pPr>
      <w:r>
        <w:t xml:space="preserve">                      </w:t>
      </w:r>
      <w:r>
        <w:rPr>
          <w:b/>
          <w:bCs/>
          <w:sz w:val="28"/>
          <w:szCs w:val="28"/>
        </w:rPr>
        <w:t xml:space="preserve">Раздел 2. </w:t>
      </w:r>
      <w:r w:rsidRPr="0057317E">
        <w:rPr>
          <w:b/>
          <w:bCs/>
          <w:sz w:val="28"/>
          <w:szCs w:val="28"/>
        </w:rPr>
        <w:t xml:space="preserve">Общая характеристика </w:t>
      </w:r>
      <w:r>
        <w:rPr>
          <w:b/>
          <w:bCs/>
          <w:sz w:val="28"/>
          <w:szCs w:val="28"/>
        </w:rPr>
        <w:t>учебного предмета</w:t>
      </w:r>
    </w:p>
    <w:p w:rsidR="0096494C" w:rsidRPr="0057317E" w:rsidRDefault="0096494C" w:rsidP="00840731">
      <w:pPr>
        <w:spacing w:line="276" w:lineRule="auto"/>
        <w:jc w:val="center"/>
        <w:rPr>
          <w:b/>
          <w:bCs/>
          <w:sz w:val="28"/>
          <w:szCs w:val="28"/>
        </w:rPr>
      </w:pPr>
    </w:p>
    <w:p w:rsidR="0096494C" w:rsidRPr="00E47F13" w:rsidRDefault="0096494C" w:rsidP="00840731">
      <w:pPr>
        <w:spacing w:line="276" w:lineRule="auto"/>
      </w:pPr>
      <w:r w:rsidRPr="00E47F13">
        <w:t xml:space="preserve">       Теоретической основой данной программы являются;</w:t>
      </w:r>
    </w:p>
    <w:p w:rsidR="0096494C" w:rsidRPr="00E47F13" w:rsidRDefault="0096494C" w:rsidP="00840731">
      <w:pPr>
        <w:spacing w:line="276" w:lineRule="auto"/>
      </w:pPr>
      <w:r w:rsidRPr="00E47F13">
        <w:t>- системно-деятельностный подход — обучение на основе ре</w:t>
      </w:r>
      <w:r w:rsidRPr="00E47F13">
        <w:softHyphen/>
        <w:t>ализации в образовательном процессе теории деятельности, кото</w:t>
      </w:r>
      <w:r w:rsidRPr="00E47F13">
        <w:softHyphen/>
        <w:t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интериоризацией;</w:t>
      </w:r>
    </w:p>
    <w:p w:rsidR="0096494C" w:rsidRPr="00E47F13" w:rsidRDefault="0096494C" w:rsidP="00840731">
      <w:pPr>
        <w:spacing w:line="276" w:lineRule="auto"/>
      </w:pPr>
      <w:r w:rsidRPr="00E47F13"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E47F13">
        <w:softHyphen/>
        <w:t>ков, составляющих инструментальную основу компетенций уча</w:t>
      </w:r>
      <w:r w:rsidRPr="00E47F13">
        <w:softHyphen/>
        <w:t>щегося, но и как процесс развития личности, обретения духовно-нравственного и социального опыта.</w:t>
      </w:r>
    </w:p>
    <w:p w:rsidR="0096494C" w:rsidRPr="00E47F13" w:rsidRDefault="0096494C" w:rsidP="00840731">
      <w:pPr>
        <w:spacing w:line="276" w:lineRule="auto"/>
        <w:rPr>
          <w:b/>
          <w:bCs/>
        </w:rPr>
      </w:pPr>
      <w:r w:rsidRPr="00E47F13">
        <w:rPr>
          <w:b/>
          <w:bCs/>
        </w:rPr>
        <w:t>Основные задачи курса:</w:t>
      </w:r>
    </w:p>
    <w:p w:rsidR="0096494C" w:rsidRPr="00E47F13" w:rsidRDefault="0096494C" w:rsidP="00840731">
      <w:pPr>
        <w:spacing w:line="276" w:lineRule="auto"/>
      </w:pPr>
      <w:r w:rsidRPr="00E47F13">
        <w:t>- духовно-нравственное развитие учащихся; освоение нравственно-этического и социально-исторического опыта человече</w:t>
      </w:r>
      <w:r w:rsidRPr="00E47F13">
        <w:softHyphen/>
        <w:t>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96494C" w:rsidRPr="00E47F13" w:rsidRDefault="0096494C" w:rsidP="00840731">
      <w:pPr>
        <w:spacing w:line="276" w:lineRule="auto"/>
      </w:pPr>
      <w:r w:rsidRPr="00E47F13">
        <w:t>- формирование идентичности гражданина России в поликуль</w:t>
      </w:r>
      <w:r w:rsidRPr="00E47F13">
        <w:softHyphen/>
        <w:t>турном многонациональном обществе на основе знакомства с ре</w:t>
      </w:r>
      <w:r w:rsidRPr="00E47F13">
        <w:softHyphen/>
        <w:t>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96494C" w:rsidRPr="00E47F13" w:rsidRDefault="0096494C" w:rsidP="00840731">
      <w:pPr>
        <w:spacing w:line="276" w:lineRule="auto"/>
      </w:pPr>
      <w:r w:rsidRPr="00E47F13"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</w:t>
      </w:r>
      <w:r w:rsidRPr="00E47F13">
        <w:softHyphen/>
        <w:t>ды, на основе освоения трудовых умений и навыков, осмысления</w:t>
      </w:r>
      <w:r w:rsidRPr="00E47F13">
        <w:br/>
        <w:t>технологии процесса изготовления изделий в проектной деятельности;</w:t>
      </w:r>
    </w:p>
    <w:p w:rsidR="0096494C" w:rsidRPr="00E47F13" w:rsidRDefault="0096494C" w:rsidP="00840731">
      <w:pPr>
        <w:spacing w:line="276" w:lineRule="auto"/>
      </w:pPr>
      <w:r w:rsidRPr="00E47F13">
        <w:t>- развитие познавательных мотивов, интересов, инициативнос</w:t>
      </w:r>
      <w:r w:rsidRPr="00E47F13">
        <w:softHyphen/>
        <w:t>ти, любознательности на основе связи трудового и технологичес</w:t>
      </w:r>
      <w:r w:rsidRPr="00E47F13">
        <w:softHyphen/>
        <w:t>кого образования с жизненным опытом и системой ценностей ре</w:t>
      </w:r>
      <w:r w:rsidRPr="00E47F13">
        <w:softHyphen/>
        <w:t>бёнка, а также на основе мотивации успеха, готовности к действи</w:t>
      </w:r>
      <w:r w:rsidRPr="00E47F13">
        <w:softHyphen/>
        <w:t>ям в новых условиях и нестандартных ситуациях;</w:t>
      </w:r>
    </w:p>
    <w:p w:rsidR="0096494C" w:rsidRPr="00E47F13" w:rsidRDefault="0096494C" w:rsidP="00840731">
      <w:pPr>
        <w:spacing w:line="276" w:lineRule="auto"/>
      </w:pPr>
      <w:r w:rsidRPr="00E47F13">
        <w:t>- формирование на основе овладения культурой проектной де</w:t>
      </w:r>
      <w:r w:rsidRPr="00E47F13">
        <w:softHyphen/>
        <w:t xml:space="preserve">ятельности: 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внутреннего плана деятельности, включающего целеполагание, планирование (умения составлять план действий и при</w:t>
      </w:r>
      <w:r w:rsidRPr="00E47F13">
        <w:softHyphen/>
        <w:t>менять его для решения учебных задач), 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</w:t>
      </w:r>
      <w:r w:rsidRPr="00E47F13">
        <w:softHyphen/>
        <w:t>ческие знания при изучении предмета «Окружающий мир» и</w:t>
      </w:r>
      <w:r w:rsidRPr="00E47F13">
        <w:br/>
        <w:t>других школьных дисциплин;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</w:t>
      </w:r>
      <w:r w:rsidRPr="00E47F13">
        <w:softHyphen/>
        <w:t>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</w:t>
      </w:r>
      <w:r w:rsidRPr="00E47F13">
        <w:softHyphen/>
        <w:t>ники безопасности, работы с инструментами, организации ра</w:t>
      </w:r>
      <w:r w:rsidRPr="00E47F13">
        <w:softHyphen/>
        <w:t>бочего места;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              - творческого потенциала личности в процессе изготовления изделий и реализации проектов.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Особенность программы заключается в том, что она обеспечи</w:t>
      </w:r>
      <w:r w:rsidRPr="00E47F13">
        <w:softHyphen/>
        <w:t>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</w:t>
      </w:r>
      <w:r w:rsidRPr="00E47F13">
        <w:softHyphen/>
        <w:t>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Все эти особенности программы отражены в содержании ос</w:t>
      </w:r>
      <w:r w:rsidRPr="00E47F13">
        <w:softHyphen/>
        <w:t>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</w:t>
      </w:r>
      <w:r w:rsidRPr="00E47F13">
        <w:softHyphen/>
        <w:t>ны проектная деятельность и средство для её организации — тех</w:t>
      </w:r>
      <w:r w:rsidRPr="00E47F13">
        <w:softHyphen/>
        <w:t>нологическая карта. Технологическая карта помогает учащимся  выстраивать технологический процесс, осваивать способы и при</w:t>
      </w:r>
      <w:r w:rsidRPr="00E47F13">
        <w:softHyphen/>
        <w:t>ёмы работы с материалами и инструментами. На уроках реали</w:t>
      </w:r>
      <w:r w:rsidRPr="00E47F13">
        <w:softHyphen/>
        <w:t>зуется принцип: от деятельности под контролем учителя к само</w:t>
      </w:r>
      <w:r w:rsidRPr="00E47F13">
        <w:softHyphen/>
        <w:t>стоятельному выполнению проекта.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Особое внимание в программе отводится практическим рабо</w:t>
      </w:r>
      <w:r w:rsidRPr="00E47F13">
        <w:softHyphen/>
        <w:t>там, при выполнении которых учащиеся:</w:t>
      </w:r>
    </w:p>
    <w:p w:rsidR="0096494C" w:rsidRPr="00E47F13" w:rsidRDefault="0096494C" w:rsidP="00840731">
      <w:pPr>
        <w:spacing w:line="276" w:lineRule="auto"/>
      </w:pPr>
      <w:r w:rsidRPr="00E47F13">
        <w:t>- знакомятся с рабочими технологическими операциями, по</w:t>
      </w:r>
      <w:r w:rsidRPr="00E47F13">
        <w:softHyphen/>
        <w:t>рядком их выполнения при изготовлении изделия, учатся подби</w:t>
      </w:r>
      <w:r w:rsidRPr="00E47F13">
        <w:softHyphen/>
        <w:t>рать необходимые материалы и инструменты;</w:t>
      </w:r>
    </w:p>
    <w:p w:rsidR="0096494C" w:rsidRPr="00E47F13" w:rsidRDefault="0096494C" w:rsidP="00840731">
      <w:pPr>
        <w:spacing w:line="276" w:lineRule="auto"/>
      </w:pPr>
      <w:r w:rsidRPr="00E47F13">
        <w:t>- овладевают отдельными технологическими операциями (спо</w:t>
      </w:r>
      <w:r w:rsidRPr="00E47F13">
        <w:softHyphen/>
        <w:t>собами работы) — разметкой, раскроем, сборкой, отделкой и др.;</w:t>
      </w:r>
    </w:p>
    <w:p w:rsidR="0096494C" w:rsidRPr="00E47F13" w:rsidRDefault="0096494C" w:rsidP="00840731">
      <w:pPr>
        <w:spacing w:line="276" w:lineRule="auto"/>
      </w:pPr>
      <w:r w:rsidRPr="00E47F13">
        <w:t>- знакомятся со свойствами материалов, инструментами и ма</w:t>
      </w:r>
      <w:r w:rsidRPr="00E47F13">
        <w:softHyphen/>
        <w:t>шинами, помогающими человеку при обработке сырья и созда</w:t>
      </w:r>
      <w:r w:rsidRPr="00E47F13">
        <w:softHyphen/>
        <w:t>нии предметного мира;</w:t>
      </w:r>
    </w:p>
    <w:p w:rsidR="0096494C" w:rsidRPr="00E47F13" w:rsidRDefault="0096494C" w:rsidP="00840731">
      <w:pPr>
        <w:spacing w:line="276" w:lineRule="auto"/>
      </w:pPr>
      <w:r w:rsidRPr="00E47F13">
        <w:t>- знакомятся с законами природы, знание которых необходи</w:t>
      </w:r>
      <w:r w:rsidRPr="00E47F13">
        <w:softHyphen/>
        <w:t>мо при выполнении работы:</w:t>
      </w:r>
    </w:p>
    <w:p w:rsidR="0096494C" w:rsidRPr="00E47F13" w:rsidRDefault="0096494C" w:rsidP="00840731">
      <w:pPr>
        <w:spacing w:line="276" w:lineRule="auto"/>
      </w:pPr>
      <w:r w:rsidRPr="00E47F13">
        <w:t>учатся экономно расходовать материалы;</w:t>
      </w:r>
    </w:p>
    <w:p w:rsidR="0096494C" w:rsidRPr="00E47F13" w:rsidRDefault="0096494C" w:rsidP="00840731">
      <w:pPr>
        <w:spacing w:line="276" w:lineRule="auto"/>
      </w:pPr>
      <w:r w:rsidRPr="00E47F13">
        <w:t>- осваивают проектную деятельность (учатся определять цели и задачи, составлять план, выбирать средства и способы деятель</w:t>
      </w:r>
      <w:r w:rsidRPr="00E47F13">
        <w:softHyphen/>
        <w:t>ности, распределять обязанности в паре и группе, оценивать ре</w:t>
      </w:r>
      <w:r w:rsidRPr="00E47F13">
        <w:softHyphen/>
        <w:t>зультаты, корректировать деятельность);</w:t>
      </w:r>
    </w:p>
    <w:p w:rsidR="0096494C" w:rsidRPr="00E47F13" w:rsidRDefault="0096494C" w:rsidP="00840731">
      <w:pPr>
        <w:spacing w:line="276" w:lineRule="auto"/>
      </w:pPr>
      <w:r w:rsidRPr="00E47F13">
        <w:t>- учатся преимущественно конструкторской деятельности;</w:t>
      </w:r>
    </w:p>
    <w:p w:rsidR="0096494C" w:rsidRPr="00E47F13" w:rsidRDefault="0096494C" w:rsidP="00840731">
      <w:pPr>
        <w:spacing w:line="276" w:lineRule="auto"/>
      </w:pPr>
      <w:r w:rsidRPr="00E47F13">
        <w:t>- знакомятся с природой и использованием её богатств чело</w:t>
      </w:r>
      <w:r w:rsidRPr="00E47F13">
        <w:softHyphen/>
      </w:r>
      <w:r w:rsidRPr="00E47F13">
        <w:br/>
        <w:t>веком.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Программа «Технология», интегрируя знания о человеке, при</w:t>
      </w:r>
      <w:r w:rsidRPr="00E47F13">
        <w:softHyphen/>
        <w:t>роде и обществе, способствует целостному восприятию ребенком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Проектная деятельность и работа с технологическими картами формируют у учащихся умения ставить и принимать задачу, пла</w:t>
      </w:r>
      <w:r w:rsidRPr="00E47F13">
        <w:softHyphen/>
        <w:t>нировать последовательность действий и выбирать необходимые средства и способы их выполнения. Самостоятельное осуществле</w:t>
      </w:r>
      <w:r w:rsidRPr="00E47F13">
        <w:softHyphen/>
        <w:t>ние продуктивной проектной деятельности совершенствует уме</w:t>
      </w:r>
      <w:r w:rsidRPr="00E47F13">
        <w:softHyphen/>
        <w:t>ния находить решения в ситуации затруднения, работать в кол</w:t>
      </w:r>
      <w:r w:rsidRPr="00E47F13">
        <w:softHyphen/>
        <w:t>лективе, нести ответственность за результат и т.д. Всё это воспи</w:t>
      </w:r>
      <w:r w:rsidRPr="00E47F13"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E47F13">
        <w:softHyphen/>
        <w:t>ния, опыт преобразовательной деятельности и творчества.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Продуктивная проектная деятельность создаёт основу для раз</w:t>
      </w:r>
      <w:r w:rsidRPr="00E47F13">
        <w:softHyphen/>
        <w:t>вития личности младшего школьника, предоставляет уникальные возможности для его духовно-нравственного развития. В програм</w:t>
      </w:r>
      <w:r w:rsidRPr="00E47F13">
        <w:softHyphen/>
        <w:t>ме «Технология» предусмотрены материалы о гармоничной среде обитания человека, что позволяет сформировать у детей устойчи</w:t>
      </w:r>
      <w:r w:rsidRPr="00E47F13">
        <w:softHyphen/>
        <w:t>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</w:t>
      </w:r>
      <w:r w:rsidRPr="00E47F13">
        <w:softHyphen/>
        <w:t>ных объектов, которые являются неисчерпаемым источником идей для мастера, способствуют воспитанию духовности.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</w:t>
      </w:r>
      <w:r w:rsidRPr="00E47F13">
        <w:softHyphen/>
        <w:t>тематики, русского языка и литературного чтения.</w:t>
      </w:r>
    </w:p>
    <w:p w:rsidR="0096494C" w:rsidRPr="00E47F13" w:rsidRDefault="0096494C" w:rsidP="00840731">
      <w:pPr>
        <w:spacing w:line="276" w:lineRule="auto"/>
      </w:pPr>
      <w:r w:rsidRPr="00E47F13">
        <w:t>При усвоении содержания курса «Технология» актуализируют</w:t>
      </w:r>
      <w:r w:rsidRPr="00E47F13">
        <w:softHyphen/>
        <w:t>ся знания, полученные при изучении курса «Окружающий мир». Это не только работа с природными материалами. Природные формы лежат в основе идей изготовления многих конструкций и воплощаются в готовых изделиях. Курс «Технология» предусмат</w:t>
      </w:r>
      <w:r w:rsidRPr="00E47F13">
        <w:softHyphen/>
        <w:t>ривает знакомство с производствами, ни одно из которых не об</w:t>
      </w:r>
      <w:r w:rsidRPr="00E47F13">
        <w:softHyphen/>
        <w:t>ходится без природных ресурсов. Деятельность человека — сози</w:t>
      </w:r>
      <w:r w:rsidRPr="00E47F13">
        <w:softHyphen/>
        <w:t>дателя материальных ценностей и творца окружающего мира — в программе рассматривается в связи с проблемами охраны приро</w:t>
      </w:r>
      <w:r w:rsidRPr="00E47F13">
        <w:softHyphen/>
        <w:t>ды, что способствует формированию экологической культуры де</w:t>
      </w:r>
      <w:r w:rsidRPr="00E47F13">
        <w:softHyphen/>
        <w:t>тей. Изучение этнокультурных традиций в деятельности челове</w:t>
      </w:r>
      <w:r w:rsidRPr="00E47F13">
        <w:softHyphen/>
        <w:t>ка также связано с содержанием предмета «Окружающий мир».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</w:t>
      </w:r>
      <w:r w:rsidRPr="00E47F13">
        <w:softHyphen/>
        <w:t>ловия для гармонизации развития, сохранения и укрепления пси</w:t>
      </w:r>
      <w:r w:rsidRPr="00E47F13">
        <w:softHyphen/>
        <w:t>хического и физического здоровья учащихся.</w:t>
      </w: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Раздел 3. Учебно – тематический план</w:t>
      </w:r>
    </w:p>
    <w:p w:rsidR="0096494C" w:rsidRPr="0057317E" w:rsidRDefault="0096494C" w:rsidP="00840731">
      <w:pPr>
        <w:spacing w:line="276" w:lineRule="auto"/>
        <w:rPr>
          <w:b/>
          <w:bCs/>
          <w:sz w:val="28"/>
          <w:szCs w:val="28"/>
        </w:rPr>
      </w:pPr>
    </w:p>
    <w:p w:rsidR="0096494C" w:rsidRPr="00E47F13" w:rsidRDefault="0096494C" w:rsidP="00840731">
      <w:pPr>
        <w:spacing w:line="276" w:lineRule="auto"/>
      </w:pPr>
      <w:r w:rsidRPr="00E47F13">
        <w:t>На изучение технологии в начальной школе отводится 1 час в неделю. Курс рассчитан на 136 часов.</w:t>
      </w:r>
    </w:p>
    <w:p w:rsidR="0096494C" w:rsidRPr="00E47F13" w:rsidRDefault="0096494C" w:rsidP="00840731">
      <w:pPr>
        <w:spacing w:line="276" w:lineRule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2244"/>
        <w:gridCol w:w="1456"/>
        <w:gridCol w:w="1332"/>
        <w:gridCol w:w="1332"/>
        <w:gridCol w:w="1332"/>
      </w:tblGrid>
      <w:tr w:rsidR="0096494C" w:rsidRPr="00E47F13">
        <w:tc>
          <w:tcPr>
            <w:tcW w:w="770" w:type="dxa"/>
            <w:vMerge w:val="restart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№п/п</w:t>
            </w:r>
          </w:p>
        </w:tc>
        <w:tc>
          <w:tcPr>
            <w:tcW w:w="2244" w:type="dxa"/>
            <w:vMerge w:val="restart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Разделы</w:t>
            </w:r>
          </w:p>
        </w:tc>
        <w:tc>
          <w:tcPr>
            <w:tcW w:w="5452" w:type="dxa"/>
            <w:gridSpan w:val="4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Количество часов по классам</w:t>
            </w:r>
          </w:p>
        </w:tc>
      </w:tr>
      <w:tr w:rsidR="0096494C" w:rsidRPr="00E47F13">
        <w:tc>
          <w:tcPr>
            <w:tcW w:w="770" w:type="dxa"/>
            <w:vMerge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244" w:type="dxa"/>
            <w:vMerge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 класс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 класс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 класс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 класс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1.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Давайте познакомимся (1 класс).</w:t>
            </w:r>
          </w:p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Как работать с учебником (2-4 классы)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Человек и земля.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21+1 (резервный)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21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21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Человек и вода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Человек и воздух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5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Человек и информация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5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6</w:t>
            </w:r>
          </w:p>
        </w:tc>
      </w:tr>
      <w:tr w:rsidR="0096494C" w:rsidRPr="00E47F13">
        <w:tc>
          <w:tcPr>
            <w:tcW w:w="77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6</w:t>
            </w:r>
          </w:p>
        </w:tc>
        <w:tc>
          <w:tcPr>
            <w:tcW w:w="22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Заключение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-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-</w:t>
            </w:r>
          </w:p>
        </w:tc>
      </w:tr>
      <w:tr w:rsidR="0096494C" w:rsidRPr="00E47F13">
        <w:tc>
          <w:tcPr>
            <w:tcW w:w="3014" w:type="dxa"/>
            <w:gridSpan w:val="2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Всего за год:</w:t>
            </w:r>
          </w:p>
        </w:tc>
        <w:tc>
          <w:tcPr>
            <w:tcW w:w="145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34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34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34</w:t>
            </w:r>
          </w:p>
        </w:tc>
        <w:tc>
          <w:tcPr>
            <w:tcW w:w="13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34</w:t>
            </w:r>
          </w:p>
        </w:tc>
      </w:tr>
    </w:tbl>
    <w:p w:rsidR="0096494C" w:rsidRPr="00E47F13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</w:pPr>
    </w:p>
    <w:p w:rsidR="0096494C" w:rsidRPr="0057317E" w:rsidRDefault="0096494C" w:rsidP="00840731">
      <w:pPr>
        <w:spacing w:line="276" w:lineRule="auto"/>
        <w:rPr>
          <w:b/>
          <w:bCs/>
          <w:sz w:val="28"/>
          <w:szCs w:val="28"/>
        </w:rPr>
      </w:pPr>
      <w:r>
        <w:t xml:space="preserve">                        </w:t>
      </w:r>
      <w:r>
        <w:rPr>
          <w:b/>
          <w:bCs/>
          <w:sz w:val="28"/>
          <w:szCs w:val="28"/>
        </w:rPr>
        <w:t xml:space="preserve"> Раздел 4. </w:t>
      </w:r>
      <w:r w:rsidRPr="0057317E">
        <w:rPr>
          <w:b/>
          <w:bCs/>
          <w:sz w:val="28"/>
          <w:szCs w:val="28"/>
        </w:rPr>
        <w:t xml:space="preserve">Содержание </w:t>
      </w:r>
      <w:r>
        <w:rPr>
          <w:b/>
          <w:bCs/>
          <w:sz w:val="28"/>
          <w:szCs w:val="28"/>
        </w:rPr>
        <w:t>учебного предмета</w:t>
      </w:r>
    </w:p>
    <w:p w:rsidR="0096494C" w:rsidRPr="00E47F13" w:rsidRDefault="0096494C" w:rsidP="00840731">
      <w:pPr>
        <w:spacing w:line="276" w:lineRule="auto"/>
        <w:jc w:val="center"/>
        <w:rPr>
          <w:b/>
          <w:bCs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2400"/>
        <w:gridCol w:w="6344"/>
      </w:tblGrid>
      <w:tr w:rsidR="0096494C" w:rsidRPr="0007751C">
        <w:tc>
          <w:tcPr>
            <w:tcW w:w="82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№п/п</w:t>
            </w:r>
          </w:p>
        </w:tc>
        <w:tc>
          <w:tcPr>
            <w:tcW w:w="240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Наименование компетенций</w:t>
            </w:r>
          </w:p>
        </w:tc>
        <w:tc>
          <w:tcPr>
            <w:tcW w:w="63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Содержание</w:t>
            </w:r>
          </w:p>
        </w:tc>
      </w:tr>
      <w:tr w:rsidR="0096494C" w:rsidRPr="00E47F13">
        <w:tc>
          <w:tcPr>
            <w:tcW w:w="82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240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Общекультурные и общетрудовые компетенции. Основы культуры труда, самообслуживания</w:t>
            </w:r>
          </w:p>
        </w:tc>
        <w:tc>
          <w:tcPr>
            <w:tcW w:w="63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среды); анализ задания, организация рабочего места в зависимости от вида работы, планирование трудового процесса; элементарная творческая и проектная деятельность (создание замысла, его детализация и воплощение); выполнение элементарных расчетов стоимости изготавливаемого изделия; работа в малых группах, осуществление сотрудничества, выполнение социальных ролей; культура проектной деятельности и оформление документации (целеполагание, планирование, выполнение, рефлексия, презентация, оценка); освоение навыков самообслуживания, по уходу за домом, комнатными растениями.</w:t>
            </w:r>
          </w:p>
        </w:tc>
      </w:tr>
      <w:tr w:rsidR="0096494C" w:rsidRPr="00E47F13">
        <w:tc>
          <w:tcPr>
            <w:tcW w:w="82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  <w:tc>
          <w:tcPr>
            <w:tcW w:w="240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63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понятие о материалах, их свойствах, происхождение; подготовка материалов к работе и их экономное расходование; 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использования; общее представление о технологическом процессе, технологической документации (технологическая карта, чертеж и др.); 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России;</w:t>
            </w:r>
          </w:p>
        </w:tc>
      </w:tr>
      <w:tr w:rsidR="0096494C" w:rsidRPr="00E47F13">
        <w:tc>
          <w:tcPr>
            <w:tcW w:w="82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240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Конструирование и моделирование.</w:t>
            </w:r>
          </w:p>
        </w:tc>
        <w:tc>
          <w:tcPr>
            <w:tcW w:w="63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представление о конструировании изделий; конструирование и моделирование изделий из материалов по образцу, простейшему чертежу или эскизу; 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</w:tr>
      <w:tr w:rsidR="0096494C" w:rsidRPr="00E47F13">
        <w:tc>
          <w:tcPr>
            <w:tcW w:w="82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</w:t>
            </w:r>
          </w:p>
        </w:tc>
        <w:tc>
          <w:tcPr>
            <w:tcW w:w="2400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Практика работы на компьютере.</w:t>
            </w:r>
          </w:p>
        </w:tc>
        <w:tc>
          <w:tcPr>
            <w:tcW w:w="6344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 xml:space="preserve">информация, ее отбор, анализ и систематизация; способы получения, хранения, переработки информации; назначение основных устройств компьютера для ввода, вывода и обработки информации; соблюдение безопасных приемов труда при работе на компьютере; 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550757">
              <w:rPr>
                <w:sz w:val="22"/>
                <w:szCs w:val="22"/>
                <w:lang w:val="en-US"/>
              </w:rPr>
              <w:t>Word</w:t>
            </w:r>
            <w:r w:rsidRPr="00550757">
              <w:rPr>
                <w:sz w:val="22"/>
                <w:szCs w:val="22"/>
              </w:rPr>
              <w:t>.</w:t>
            </w:r>
          </w:p>
        </w:tc>
      </w:tr>
    </w:tbl>
    <w:p w:rsidR="0096494C" w:rsidRDefault="0096494C" w:rsidP="00C65F1E">
      <w:pPr>
        <w:spacing w:line="276" w:lineRule="auto"/>
        <w:jc w:val="center"/>
        <w:rPr>
          <w:b/>
          <w:bCs/>
          <w:sz w:val="28"/>
          <w:szCs w:val="28"/>
        </w:rPr>
      </w:pPr>
    </w:p>
    <w:p w:rsidR="0096494C" w:rsidRPr="00C65F1E" w:rsidRDefault="0096494C" w:rsidP="00C65F1E">
      <w:pPr>
        <w:spacing w:line="276" w:lineRule="auto"/>
        <w:jc w:val="center"/>
        <w:rPr>
          <w:b/>
          <w:bCs/>
        </w:rPr>
      </w:pPr>
      <w:r w:rsidRPr="00C65F1E">
        <w:rPr>
          <w:b/>
          <w:bCs/>
        </w:rPr>
        <w:t>Содержание предмета технология в 1 классе</w:t>
      </w:r>
    </w:p>
    <w:p w:rsidR="0096494C" w:rsidRPr="00E47F13" w:rsidRDefault="0096494C" w:rsidP="00C65F1E">
      <w:pPr>
        <w:spacing w:line="276" w:lineRule="auto"/>
      </w:pPr>
      <w:r w:rsidRPr="00E47F13">
        <w:t xml:space="preserve">     Цель: дать  основные базовые сведения о материалах и инструментах, используемых людьми в различных областях деятельности, научить правилам работы с этими инструментами и материалами</w:t>
      </w:r>
    </w:p>
    <w:p w:rsidR="0096494C" w:rsidRPr="00E47F13" w:rsidRDefault="0096494C" w:rsidP="00C65F1E">
      <w:pPr>
        <w:spacing w:line="276" w:lineRule="auto"/>
      </w:pPr>
      <w:r w:rsidRPr="00E47F13">
        <w:t xml:space="preserve">     По итогам обучения в 1 классе учащиеся должны добиться следующих результатов:</w:t>
      </w:r>
    </w:p>
    <w:p w:rsidR="0096494C" w:rsidRPr="00E47F13" w:rsidRDefault="0096494C" w:rsidP="00C65F1E">
      <w:pPr>
        <w:spacing w:line="276" w:lineRule="auto"/>
      </w:pPr>
      <w:r w:rsidRPr="00E47F13">
        <w:t>- освоить навигационную систему учебника (систему условных знаков);</w:t>
      </w:r>
    </w:p>
    <w:p w:rsidR="0096494C" w:rsidRPr="00E47F13" w:rsidRDefault="0096494C" w:rsidP="00C65F1E">
      <w:pPr>
        <w:spacing w:line="276" w:lineRule="auto"/>
      </w:pPr>
      <w:r w:rsidRPr="00E47F13">
        <w:t>- осуществлять поиск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:rsidR="0096494C" w:rsidRPr="00E47F13" w:rsidRDefault="0096494C" w:rsidP="00C65F1E">
      <w:pPr>
        <w:spacing w:line="276" w:lineRule="auto"/>
      </w:pPr>
      <w:r w:rsidRPr="00E47F13">
        <w:t>- устанавливать связи между видом работы, используемыми материалами и инструментами;</w:t>
      </w:r>
    </w:p>
    <w:p w:rsidR="0096494C" w:rsidRPr="00E47F13" w:rsidRDefault="0096494C" w:rsidP="00C65F1E">
      <w:pPr>
        <w:spacing w:line="276" w:lineRule="auto"/>
      </w:pPr>
      <w:r w:rsidRPr="00E47F13">
        <w:t>- названия инструментов, приспособлений и правила безопасной работы с ними</w:t>
      </w:r>
    </w:p>
    <w:p w:rsidR="0096494C" w:rsidRPr="00E47F13" w:rsidRDefault="0096494C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96494C" w:rsidRPr="00E47F13" w:rsidRDefault="0096494C" w:rsidP="00C65F1E">
      <w:pPr>
        <w:spacing w:line="276" w:lineRule="auto"/>
      </w:pPr>
      <w:r w:rsidRPr="00E47F13">
        <w:t>- ориентироваться в понятиях и названиях освоенных видов деятельности;</w:t>
      </w:r>
    </w:p>
    <w:p w:rsidR="0096494C" w:rsidRPr="00E47F13" w:rsidRDefault="0096494C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96494C" w:rsidRPr="00E47F13" w:rsidRDefault="0096494C" w:rsidP="00C65F1E">
      <w:pPr>
        <w:spacing w:line="276" w:lineRule="auto"/>
      </w:pPr>
      <w:r w:rsidRPr="00E47F13"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96494C" w:rsidRPr="00E47F13" w:rsidRDefault="0096494C" w:rsidP="00C65F1E">
      <w:pPr>
        <w:spacing w:line="276" w:lineRule="auto"/>
      </w:pPr>
      <w:r w:rsidRPr="00E47F13">
        <w:t>- освоить техн</w:t>
      </w:r>
      <w:r>
        <w:t>о</w:t>
      </w:r>
      <w:r w:rsidRPr="00E47F13">
        <w:t>логические операции: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(на клею, пластилине, конструктор); украшение (аппликация из ткани и бумажных деталей, роспись красками, использование при- родного материала); лепка (пальцами, рельефные работы).</w:t>
      </w:r>
    </w:p>
    <w:p w:rsidR="0096494C" w:rsidRPr="00E47F13" w:rsidRDefault="0096494C" w:rsidP="00C65F1E">
      <w:pPr>
        <w:spacing w:line="276" w:lineRule="auto"/>
      </w:pPr>
      <w:r w:rsidRPr="00E47F13">
        <w:t>- освоить правила поведения за столом;</w:t>
      </w:r>
    </w:p>
    <w:p w:rsidR="0096494C" w:rsidRPr="00E47F13" w:rsidRDefault="0096494C" w:rsidP="00C65F1E">
      <w:pPr>
        <w:spacing w:line="276" w:lineRule="auto"/>
      </w:pPr>
      <w:r w:rsidRPr="00E47F13">
        <w:t>- освоить приемы работы с природными материалами, бумагой, пластилином и бросовым материалом;</w:t>
      </w:r>
    </w:p>
    <w:p w:rsidR="0096494C" w:rsidRPr="00E47F13" w:rsidRDefault="0096494C" w:rsidP="00C65F1E">
      <w:pPr>
        <w:spacing w:line="276" w:lineRule="auto"/>
      </w:pPr>
      <w:r w:rsidRPr="00E47F13">
        <w:t xml:space="preserve">- освоить техники: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</w:p>
    <w:p w:rsidR="0096494C" w:rsidRPr="00E47F13" w:rsidRDefault="0096494C" w:rsidP="00C65F1E">
      <w:pPr>
        <w:spacing w:line="276" w:lineRule="auto"/>
      </w:pPr>
      <w:r w:rsidRPr="00E47F13">
        <w:t>- проводить эксперимент под руководством учителя;</w:t>
      </w:r>
    </w:p>
    <w:p w:rsidR="0096494C" w:rsidRPr="00E47F13" w:rsidRDefault="0096494C" w:rsidP="00C65F1E">
      <w:pPr>
        <w:spacing w:line="276" w:lineRule="auto"/>
      </w:pPr>
      <w:r w:rsidRPr="00E47F13">
        <w:t>- рисовать простой план местности и определять маршрут;</w:t>
      </w:r>
    </w:p>
    <w:p w:rsidR="0096494C" w:rsidRPr="00E47F13" w:rsidRDefault="0096494C" w:rsidP="00C65F1E">
      <w:pPr>
        <w:spacing w:line="276" w:lineRule="auto"/>
      </w:pPr>
    </w:p>
    <w:p w:rsidR="0096494C" w:rsidRPr="00E47F13" w:rsidRDefault="0096494C" w:rsidP="00C65F1E">
      <w:pPr>
        <w:spacing w:line="276" w:lineRule="auto"/>
        <w:jc w:val="center"/>
        <w:rPr>
          <w:b/>
          <w:bCs/>
        </w:rPr>
      </w:pPr>
      <w:r w:rsidRPr="00E47F13">
        <w:rPr>
          <w:b/>
          <w:bCs/>
        </w:rPr>
        <w:t>Содержание предмета технология в 2 классе</w:t>
      </w:r>
    </w:p>
    <w:p w:rsidR="0096494C" w:rsidRPr="00E47F13" w:rsidRDefault="0096494C" w:rsidP="00C65F1E">
      <w:pPr>
        <w:spacing w:line="276" w:lineRule="auto"/>
        <w:rPr>
          <w:sz w:val="26"/>
          <w:szCs w:val="26"/>
        </w:rPr>
      </w:pPr>
      <w:r w:rsidRPr="00E47F13">
        <w:t>Цель:     отработка навыков работы с уже известными учащимся материалами и инструментами, расширение знаний в области трудовой деятельности людей в различные исторические эпохи</w:t>
      </w:r>
    </w:p>
    <w:p w:rsidR="0096494C" w:rsidRPr="00E47F13" w:rsidRDefault="0096494C" w:rsidP="00C65F1E">
      <w:pPr>
        <w:spacing w:line="276" w:lineRule="auto"/>
      </w:pPr>
      <w:r w:rsidRPr="00E47F13">
        <w:t>По итогам обучения во 2 классе учащиеся должны добиться следующих результатов:</w:t>
      </w:r>
    </w:p>
    <w:p w:rsidR="0096494C" w:rsidRPr="00E47F13" w:rsidRDefault="0096494C" w:rsidP="00C65F1E">
      <w:pPr>
        <w:spacing w:line="276" w:lineRule="auto"/>
      </w:pPr>
    </w:p>
    <w:p w:rsidR="0096494C" w:rsidRPr="00E47F13" w:rsidRDefault="0096494C" w:rsidP="00C65F1E">
      <w:pPr>
        <w:spacing w:line="276" w:lineRule="auto"/>
      </w:pPr>
      <w:r w:rsidRPr="00E47F13">
        <w:t>- знать и использовать условные обозначения, используемые в технических рисунках, чертежах и эскизах разверток;</w:t>
      </w:r>
    </w:p>
    <w:p w:rsidR="0096494C" w:rsidRPr="00E47F13" w:rsidRDefault="0096494C" w:rsidP="00C65F1E">
      <w:pPr>
        <w:spacing w:line="276" w:lineRule="auto"/>
      </w:pPr>
      <w:r w:rsidRPr="00E47F13">
        <w:t>- знать, что вещи должны подходить к окружающей обстановке, к характеру и облику своего хозяина;</w:t>
      </w:r>
    </w:p>
    <w:p w:rsidR="0096494C" w:rsidRPr="00E47F13" w:rsidRDefault="0096494C" w:rsidP="00C65F1E">
      <w:pPr>
        <w:spacing w:line="276" w:lineRule="auto"/>
      </w:pPr>
      <w:r w:rsidRPr="00E47F13">
        <w:t>- знать, что  в разных условиях использования одна и та же вещь будет иметь разное устройство и разный внешний вид;</w:t>
      </w:r>
    </w:p>
    <w:p w:rsidR="0096494C" w:rsidRPr="00E47F13" w:rsidRDefault="0096494C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96494C" w:rsidRPr="00E47F13" w:rsidRDefault="0096494C" w:rsidP="00C65F1E">
      <w:pPr>
        <w:spacing w:line="276" w:lineRule="auto"/>
      </w:pPr>
      <w:r w:rsidRPr="00E47F13">
        <w:t>- ориентироваться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</w:p>
    <w:p w:rsidR="0096494C" w:rsidRPr="00E47F13" w:rsidRDefault="0096494C" w:rsidP="00C65F1E">
      <w:pPr>
        <w:spacing w:line="276" w:lineRule="auto"/>
      </w:pPr>
      <w:r w:rsidRPr="00E47F13">
        <w:t>- уметь изготавливать изделие в изученных техниках: плетение, тестопластика, папье-маше, грунтовка, роспись, подмалевок, соединение подвижных деталей, изготовление помпона, мозаика из яичной скорлупы, кракле, полуобъемная аппликация, оригами, изонить;</w:t>
      </w:r>
    </w:p>
    <w:p w:rsidR="0096494C" w:rsidRPr="00E47F13" w:rsidRDefault="0096494C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96494C" w:rsidRPr="00E47F13" w:rsidRDefault="0096494C" w:rsidP="00C65F1E">
      <w:pPr>
        <w:spacing w:line="276" w:lineRule="auto"/>
      </w:pPr>
      <w:r w:rsidRPr="00E47F13">
        <w:t>- понимать значимость профессиональной деятельности человека;</w:t>
      </w:r>
    </w:p>
    <w:p w:rsidR="0096494C" w:rsidRPr="00E47F13" w:rsidRDefault="0096494C" w:rsidP="00C65F1E">
      <w:pPr>
        <w:spacing w:line="276" w:lineRule="auto"/>
      </w:pPr>
      <w:r w:rsidRPr="00E47F13">
        <w:t xml:space="preserve">-  знать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:rsidR="0096494C" w:rsidRPr="00E47F13" w:rsidRDefault="0096494C" w:rsidP="00C65F1E">
      <w:pPr>
        <w:spacing w:line="276" w:lineRule="auto"/>
      </w:pPr>
      <w:r w:rsidRPr="00E47F13"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96494C" w:rsidRPr="00E47F13" w:rsidRDefault="0096494C" w:rsidP="00C65F1E">
      <w:pPr>
        <w:spacing w:line="276" w:lineRule="auto"/>
      </w:pPr>
      <w:r w:rsidRPr="00E47F13">
        <w:t>- использовать свои знания о различных материалах и приемах работы в практической деятельности;</w:t>
      </w:r>
    </w:p>
    <w:p w:rsidR="0096494C" w:rsidRPr="00E47F13" w:rsidRDefault="0096494C" w:rsidP="00C65F1E">
      <w:pPr>
        <w:spacing w:line="276" w:lineRule="auto"/>
      </w:pPr>
      <w:r w:rsidRPr="00E47F13">
        <w:t>- знать о символическом значении образов и узоров в некоторых произведениях народного искусства;</w:t>
      </w:r>
    </w:p>
    <w:p w:rsidR="0096494C" w:rsidRPr="00E47F13" w:rsidRDefault="0096494C" w:rsidP="00C65F1E">
      <w:pPr>
        <w:spacing w:line="276" w:lineRule="auto"/>
      </w:pPr>
      <w:r w:rsidRPr="00E47F13">
        <w:t>- составлять план изготовления изделий с опорой на слайдовый план учебника;</w:t>
      </w:r>
    </w:p>
    <w:p w:rsidR="0096494C" w:rsidRPr="00E47F13" w:rsidRDefault="0096494C" w:rsidP="00C65F1E">
      <w:pPr>
        <w:spacing w:line="276" w:lineRule="auto"/>
      </w:pPr>
      <w:r w:rsidRPr="00E47F13">
        <w:t>- проводить наблюдения и записывать результаты наблюдения под руководством учителя;</w:t>
      </w:r>
    </w:p>
    <w:p w:rsidR="0096494C" w:rsidRPr="00E47F13" w:rsidRDefault="0096494C" w:rsidP="00C65F1E">
      <w:pPr>
        <w:spacing w:line="276" w:lineRule="auto"/>
      </w:pPr>
      <w:r w:rsidRPr="00E47F13">
        <w:t>- освоить приемы: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 клапанов</w:t>
      </w:r>
    </w:p>
    <w:p w:rsidR="0096494C" w:rsidRPr="00E47F13" w:rsidRDefault="0096494C" w:rsidP="00C65F1E">
      <w:pPr>
        <w:spacing w:line="276" w:lineRule="auto"/>
      </w:pPr>
      <w:r w:rsidRPr="00E47F13">
        <w:t>- выделять технологические операции: подготовку материалов, инструментов, разметку, сборку, отделку</w:t>
      </w:r>
    </w:p>
    <w:p w:rsidR="0096494C" w:rsidRPr="00E47F13" w:rsidRDefault="0096494C" w:rsidP="00C65F1E">
      <w:pPr>
        <w:spacing w:line="276" w:lineRule="auto"/>
      </w:pPr>
      <w:r w:rsidRPr="00E47F13">
        <w:t>- контролировать и корректировать свою деятельность</w:t>
      </w:r>
    </w:p>
    <w:p w:rsidR="0096494C" w:rsidRPr="00E47F13" w:rsidRDefault="0096494C" w:rsidP="00C65F1E">
      <w:pPr>
        <w:spacing w:line="276" w:lineRule="auto"/>
      </w:pPr>
      <w:r w:rsidRPr="00E47F13">
        <w:t>- составлять план изготовления изделия по текстовому и слайдовому плану;</w:t>
      </w:r>
    </w:p>
    <w:p w:rsidR="0096494C" w:rsidRPr="00E47F13" w:rsidRDefault="0096494C" w:rsidP="00C65F1E">
      <w:pPr>
        <w:spacing w:line="276" w:lineRule="auto"/>
      </w:pPr>
      <w:r w:rsidRPr="00E47F13">
        <w:t>- выполнять правила по безопасному использованию изученных материалов, клея, скрепок, кнопок, иглы, шила, ножниц и циркуля.</w:t>
      </w:r>
    </w:p>
    <w:p w:rsidR="0096494C" w:rsidRPr="00423BEA" w:rsidRDefault="0096494C" w:rsidP="00C65F1E">
      <w:pPr>
        <w:spacing w:line="276" w:lineRule="auto"/>
        <w:jc w:val="center"/>
        <w:rPr>
          <w:b/>
          <w:bCs/>
        </w:rPr>
      </w:pPr>
      <w:r w:rsidRPr="00423BEA">
        <w:rPr>
          <w:b/>
          <w:bCs/>
        </w:rPr>
        <w:t xml:space="preserve">Содержание предмета технология в </w:t>
      </w:r>
      <w:r>
        <w:rPr>
          <w:b/>
          <w:bCs/>
        </w:rPr>
        <w:t>3</w:t>
      </w:r>
      <w:r w:rsidRPr="00423BEA">
        <w:rPr>
          <w:b/>
          <w:bCs/>
        </w:rPr>
        <w:t xml:space="preserve"> классе</w:t>
      </w:r>
    </w:p>
    <w:p w:rsidR="0096494C" w:rsidRPr="00E47F13" w:rsidRDefault="0096494C" w:rsidP="00C65F1E">
      <w:pPr>
        <w:spacing w:line="276" w:lineRule="auto"/>
      </w:pPr>
      <w:r w:rsidRPr="00E47F13">
        <w:t xml:space="preserve">     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96494C" w:rsidRPr="00423BEA" w:rsidRDefault="0096494C" w:rsidP="00C65F1E">
      <w:pPr>
        <w:spacing w:line="276" w:lineRule="auto"/>
      </w:pPr>
      <w:r w:rsidRPr="00423BEA">
        <w:t>По итогам обучения в 3 классе учащиеся должны добиться следующих результатов:</w:t>
      </w:r>
    </w:p>
    <w:p w:rsidR="0096494C" w:rsidRPr="00423BEA" w:rsidRDefault="0096494C" w:rsidP="00C65F1E">
      <w:pPr>
        <w:spacing w:line="276" w:lineRule="auto"/>
      </w:pPr>
      <w:r w:rsidRPr="00423BEA">
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:rsidR="0096494C" w:rsidRPr="00423BEA" w:rsidRDefault="0096494C" w:rsidP="00C65F1E">
      <w:pPr>
        <w:spacing w:line="276" w:lineRule="auto"/>
      </w:pPr>
      <w:r w:rsidRPr="00423BEA">
        <w:t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при</w:t>
      </w:r>
    </w:p>
    <w:p w:rsidR="0096494C" w:rsidRPr="00423BEA" w:rsidRDefault="0096494C" w:rsidP="00C65F1E">
      <w:pPr>
        <w:spacing w:line="276" w:lineRule="auto"/>
      </w:pPr>
      <w:r w:rsidRPr="00423BEA">
        <w:t>создании реальных объектов на доступные для моделирования изделия по образцу;</w:t>
      </w:r>
    </w:p>
    <w:p w:rsidR="0096494C" w:rsidRPr="00423BEA" w:rsidRDefault="0096494C" w:rsidP="00C65F1E">
      <w:pPr>
        <w:spacing w:line="276" w:lineRule="auto"/>
      </w:pPr>
      <w:r w:rsidRPr="00423BEA"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96494C" w:rsidRPr="00423BEA" w:rsidRDefault="0096494C" w:rsidP="00C65F1E">
      <w:pPr>
        <w:spacing w:line="276" w:lineRule="auto"/>
      </w:pPr>
      <w:r w:rsidRPr="00423BEA">
        <w:t>— оперировать знаниями о видах швов и правильно применять их при изготовлении изделий;</w:t>
      </w:r>
    </w:p>
    <w:p w:rsidR="0096494C" w:rsidRPr="00423BEA" w:rsidRDefault="0096494C" w:rsidP="00C65F1E">
      <w:pPr>
        <w:spacing w:line="276" w:lineRule="auto"/>
      </w:pPr>
      <w:r w:rsidRPr="00423BEA"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</w:p>
    <w:p w:rsidR="0096494C" w:rsidRPr="00423BEA" w:rsidRDefault="0096494C" w:rsidP="00C65F1E">
      <w:pPr>
        <w:spacing w:line="276" w:lineRule="auto"/>
      </w:pPr>
      <w:r w:rsidRPr="00423BEA">
        <w:t>— осмыслить понятие «развёртка», усвоить правила построения развёртки;</w:t>
      </w:r>
    </w:p>
    <w:p w:rsidR="0096494C" w:rsidRPr="00423BEA" w:rsidRDefault="0096494C" w:rsidP="00C65F1E">
      <w:pPr>
        <w:spacing w:line="276" w:lineRule="auto"/>
      </w:pPr>
      <w:r w:rsidRPr="00423BEA">
        <w:t xml:space="preserve">— знать приёмы составления композиции; </w:t>
      </w:r>
    </w:p>
    <w:p w:rsidR="0096494C" w:rsidRPr="00423BEA" w:rsidRDefault="0096494C" w:rsidP="00C65F1E">
      <w:pPr>
        <w:spacing w:line="276" w:lineRule="auto"/>
      </w:pPr>
      <w:r w:rsidRPr="00423BEA">
        <w:t>— освоить понятия «масштаб», «чертёж», «эскиз», «технический рисунок», «схема»;</w:t>
      </w:r>
    </w:p>
    <w:p w:rsidR="0096494C" w:rsidRPr="00423BEA" w:rsidRDefault="0096494C" w:rsidP="00C65F1E">
      <w:pPr>
        <w:spacing w:line="276" w:lineRule="auto"/>
      </w:pPr>
      <w:r w:rsidRPr="00423BEA">
        <w:t>— уметь читать простые чертежи, различать линии чертежа и использовать их;</w:t>
      </w:r>
    </w:p>
    <w:p w:rsidR="0096494C" w:rsidRPr="00423BEA" w:rsidRDefault="0096494C" w:rsidP="00C65F1E">
      <w:pPr>
        <w:spacing w:line="276" w:lineRule="auto"/>
      </w:pPr>
      <w:r w:rsidRPr="00423BEA"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96494C" w:rsidRPr="00423BEA" w:rsidRDefault="0096494C" w:rsidP="00C65F1E">
      <w:pPr>
        <w:spacing w:line="276" w:lineRule="auto"/>
      </w:pPr>
      <w:r w:rsidRPr="00423BEA">
        <w:t>— знать профессии людей, занятых в основных видах городского хозяйства и производства;</w:t>
      </w:r>
    </w:p>
    <w:p w:rsidR="0096494C" w:rsidRPr="00423BEA" w:rsidRDefault="0096494C" w:rsidP="00C65F1E">
      <w:pPr>
        <w:spacing w:line="276" w:lineRule="auto"/>
      </w:pPr>
      <w:r w:rsidRPr="00423BEA">
        <w:t>— освоить новые виды работ: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96494C" w:rsidRPr="00423BEA" w:rsidRDefault="0096494C" w:rsidP="00C65F1E">
      <w:pPr>
        <w:spacing w:line="276" w:lineRule="auto"/>
      </w:pPr>
      <w:r w:rsidRPr="00423BEA">
        <w:t>— освоить технологию ручного ткачества, конструирования костюмов из ткани, бисероплетение;</w:t>
      </w:r>
    </w:p>
    <w:p w:rsidR="0096494C" w:rsidRPr="00423BEA" w:rsidRDefault="0096494C" w:rsidP="00C65F1E">
      <w:pPr>
        <w:spacing w:line="276" w:lineRule="auto"/>
      </w:pPr>
      <w:r w:rsidRPr="00423BEA"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96494C" w:rsidRPr="00423BEA" w:rsidRDefault="0096494C" w:rsidP="00C65F1E">
      <w:pPr>
        <w:spacing w:line="276" w:lineRule="auto"/>
      </w:pPr>
      <w:r w:rsidRPr="00423BEA">
        <w:t xml:space="preserve">- уметь сочетать, изготавливать и красиво упаковывать подарки; </w:t>
      </w:r>
    </w:p>
    <w:p w:rsidR="0096494C" w:rsidRPr="00423BEA" w:rsidRDefault="0096494C" w:rsidP="00C65F1E">
      <w:pPr>
        <w:spacing w:line="276" w:lineRule="auto"/>
      </w:pPr>
      <w:r w:rsidRPr="00423BEA">
        <w:t xml:space="preserve">- уметь самостоятельно готовить простую пищу (холодные закуски, бутерброды), починить одежду. </w:t>
      </w:r>
    </w:p>
    <w:p w:rsidR="0096494C" w:rsidRPr="00E47F13" w:rsidRDefault="0096494C" w:rsidP="00C65F1E">
      <w:pPr>
        <w:spacing w:line="276" w:lineRule="auto"/>
      </w:pPr>
    </w:p>
    <w:p w:rsidR="0096494C" w:rsidRPr="00423BEA" w:rsidRDefault="0096494C" w:rsidP="00C65F1E">
      <w:pPr>
        <w:spacing w:line="276" w:lineRule="auto"/>
        <w:jc w:val="center"/>
        <w:rPr>
          <w:b/>
          <w:bCs/>
        </w:rPr>
      </w:pPr>
      <w:r w:rsidRPr="00423BEA">
        <w:rPr>
          <w:b/>
          <w:bCs/>
        </w:rPr>
        <w:t>Содержание предмета технология в 4 классе</w:t>
      </w:r>
    </w:p>
    <w:p w:rsidR="0096494C" w:rsidRPr="00423BEA" w:rsidRDefault="0096494C" w:rsidP="00C65F1E">
      <w:pPr>
        <w:spacing w:line="276" w:lineRule="auto"/>
      </w:pPr>
      <w:r w:rsidRPr="00423BEA">
        <w:t>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96494C" w:rsidRPr="00423BEA" w:rsidRDefault="0096494C" w:rsidP="00C65F1E">
      <w:pPr>
        <w:spacing w:line="276" w:lineRule="auto"/>
      </w:pPr>
      <w:r w:rsidRPr="00423BEA">
        <w:t>По итогам обучения в 4 классе учащиеся должны добиться следующих результатов: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t xml:space="preserve">- </w:t>
      </w:r>
      <w:r w:rsidRPr="00423BEA">
        <w:rPr>
          <w:color w:val="000000"/>
          <w:spacing w:val="5"/>
        </w:rPr>
        <w:t>называть наиболее распространённые в своём регионе тра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2"/>
        </w:rPr>
        <w:t>диционные народные промыслы и ремёсла, современные профес</w:t>
      </w:r>
      <w:r w:rsidRPr="00423BEA">
        <w:rPr>
          <w:color w:val="000000"/>
          <w:spacing w:val="2"/>
        </w:rPr>
        <w:softHyphen/>
      </w:r>
      <w:r w:rsidRPr="00423BEA">
        <w:rPr>
          <w:color w:val="000000"/>
          <w:spacing w:val="1"/>
        </w:rPr>
        <w:t>сии (в том числе профессии своих родителей) и описывать их осо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-1"/>
        </w:rPr>
        <w:t>бенности;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3"/>
        </w:rPr>
        <w:t>- понимать общие правила создания предметов рукотворного мира: соответствие изделия обстановке, удобство (функциональ</w:t>
      </w:r>
      <w:r w:rsidRPr="00423BEA">
        <w:rPr>
          <w:color w:val="000000"/>
          <w:spacing w:val="4"/>
        </w:rPr>
        <w:t>ность), прочность, эстетическую выразительность — и руковод</w:t>
      </w:r>
      <w:r w:rsidRPr="00423BEA">
        <w:rPr>
          <w:color w:val="000000"/>
          <w:spacing w:val="3"/>
        </w:rPr>
        <w:t>ствоваться ими в своей продуктивной деятельности;</w:t>
      </w:r>
    </w:p>
    <w:p w:rsidR="0096494C" w:rsidRPr="00423BEA" w:rsidRDefault="0096494C" w:rsidP="00C65F1E">
      <w:pPr>
        <w:spacing w:line="276" w:lineRule="auto"/>
      </w:pPr>
      <w:r w:rsidRPr="00423BEA">
        <w:rPr>
          <w:color w:val="000000"/>
          <w:spacing w:val="4"/>
        </w:rPr>
        <w:t xml:space="preserve">- анализировать предлагаемую информацию, планировать </w:t>
      </w:r>
      <w:r w:rsidRPr="00423BEA">
        <w:rPr>
          <w:color w:val="000000"/>
        </w:rPr>
        <w:t xml:space="preserve">предстоящую практическую работу, осуществлять корректировку </w:t>
      </w:r>
      <w:r w:rsidRPr="00423BEA">
        <w:rPr>
          <w:color w:val="000000"/>
          <w:spacing w:val="1"/>
        </w:rPr>
        <w:t>хода практической работы, самоконтроль выполняемых практи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>ческих действий;</w:t>
      </w:r>
    </w:p>
    <w:p w:rsidR="0096494C" w:rsidRPr="00423BEA" w:rsidRDefault="0096494C" w:rsidP="00C65F1E">
      <w:pPr>
        <w:spacing w:line="276" w:lineRule="auto"/>
        <w:rPr>
          <w:color w:val="000000"/>
          <w:spacing w:val="2"/>
        </w:rPr>
      </w:pPr>
      <w:r w:rsidRPr="00423BEA">
        <w:rPr>
          <w:color w:val="000000"/>
        </w:rPr>
        <w:t xml:space="preserve">- </w:t>
      </w:r>
      <w:r w:rsidRPr="00423BEA">
        <w:rPr>
          <w:color w:val="000000"/>
          <w:spacing w:val="6"/>
        </w:rPr>
        <w:t xml:space="preserve">организовывать своё рабочее место в зависимости от вида </w:t>
      </w:r>
      <w:r w:rsidRPr="00423BEA">
        <w:rPr>
          <w:color w:val="000000"/>
          <w:spacing w:val="3"/>
        </w:rPr>
        <w:t xml:space="preserve">работы, выполнять доступные действия по самообслуживанию и </w:t>
      </w:r>
      <w:r w:rsidRPr="00423BEA">
        <w:rPr>
          <w:color w:val="000000"/>
          <w:spacing w:val="2"/>
        </w:rPr>
        <w:t>доступные виды домашнего труда;</w:t>
      </w:r>
    </w:p>
    <w:p w:rsidR="0096494C" w:rsidRPr="00423BEA" w:rsidRDefault="0096494C" w:rsidP="00C65F1E">
      <w:pPr>
        <w:spacing w:line="276" w:lineRule="auto"/>
      </w:pPr>
      <w:r w:rsidRPr="00423BEA">
        <w:rPr>
          <w:color w:val="000000"/>
          <w:spacing w:val="2"/>
        </w:rPr>
        <w:t xml:space="preserve">- </w:t>
      </w:r>
      <w:r w:rsidRPr="00423BEA">
        <w:rPr>
          <w:color w:val="000000"/>
          <w:spacing w:val="3"/>
        </w:rPr>
        <w:t>на основе полученных представлений о многообразии мате</w:t>
      </w:r>
      <w:r w:rsidRPr="00423BEA">
        <w:rPr>
          <w:color w:val="000000"/>
          <w:spacing w:val="3"/>
        </w:rPr>
        <w:softHyphen/>
        <w:t>риалов, их видах, свойствах, происхождении, практическом при</w:t>
      </w:r>
      <w:r w:rsidRPr="00423BEA">
        <w:rPr>
          <w:color w:val="000000"/>
          <w:spacing w:val="3"/>
        </w:rPr>
        <w:softHyphen/>
      </w:r>
      <w:r w:rsidRPr="00423BEA">
        <w:rPr>
          <w:color w:val="000000"/>
          <w:spacing w:val="1"/>
        </w:rPr>
        <w:t>менении в жизни осознанно подбирать доступные в обработке ма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 xml:space="preserve">териалы    для    изделий    по    декоративно-художественным    и </w:t>
      </w:r>
      <w:r w:rsidRPr="00423BEA">
        <w:rPr>
          <w:color w:val="000000"/>
          <w:spacing w:val="4"/>
        </w:rPr>
        <w:t>конструктивным свойствам в соответствии с поставленной зада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-5"/>
        </w:rPr>
        <w:t>чей;</w:t>
      </w:r>
    </w:p>
    <w:p w:rsidR="0096494C" w:rsidRPr="00423BEA" w:rsidRDefault="0096494C" w:rsidP="00C65F1E">
      <w:pPr>
        <w:spacing w:line="276" w:lineRule="auto"/>
      </w:pPr>
      <w:r w:rsidRPr="00423BEA">
        <w:rPr>
          <w:color w:val="000000"/>
        </w:rPr>
        <w:t xml:space="preserve">- отбирать и выполнять в зависимости от свойств освоенных </w:t>
      </w:r>
      <w:r w:rsidRPr="00423BEA">
        <w:rPr>
          <w:color w:val="000000"/>
          <w:spacing w:val="-1"/>
        </w:rPr>
        <w:t xml:space="preserve">материалов оптимальные и доступные технологические приёмы их </w:t>
      </w:r>
      <w:r w:rsidRPr="00423BEA">
        <w:rPr>
          <w:color w:val="000000"/>
          <w:spacing w:val="1"/>
        </w:rPr>
        <w:t>ручной обработки (при разметке деталей, их выделении из заго</w:t>
      </w:r>
      <w:r w:rsidRPr="00423BEA">
        <w:rPr>
          <w:color w:val="000000"/>
          <w:spacing w:val="1"/>
        </w:rPr>
        <w:softHyphen/>
        <w:t>товки, формообразовании, сборке и отделке изделия), экономно расходовать используемые материалы;</w:t>
      </w:r>
    </w:p>
    <w:p w:rsidR="0096494C" w:rsidRPr="00423BEA" w:rsidRDefault="0096494C" w:rsidP="00C65F1E">
      <w:pPr>
        <w:spacing w:line="276" w:lineRule="auto"/>
      </w:pPr>
      <w:r w:rsidRPr="00423BEA">
        <w:rPr>
          <w:color w:val="000000"/>
          <w:spacing w:val="2"/>
        </w:rPr>
        <w:t>- применять приёмы рациональной безопасной работы ручны</w:t>
      </w:r>
      <w:r w:rsidRPr="00423BEA">
        <w:rPr>
          <w:color w:val="000000"/>
          <w:spacing w:val="6"/>
        </w:rPr>
        <w:t xml:space="preserve">ми инструментами: чертёжными (линейка, угольник, циркуль), </w:t>
      </w:r>
      <w:r w:rsidRPr="00423BEA">
        <w:rPr>
          <w:color w:val="000000"/>
          <w:spacing w:val="5"/>
        </w:rPr>
        <w:t>режущими (ножницы) и колющими (швейная игла);</w:t>
      </w:r>
    </w:p>
    <w:p w:rsidR="0096494C" w:rsidRPr="00423BEA" w:rsidRDefault="0096494C" w:rsidP="00C65F1E">
      <w:pPr>
        <w:spacing w:line="276" w:lineRule="auto"/>
        <w:rPr>
          <w:color w:val="000000"/>
          <w:spacing w:val="-1"/>
        </w:rPr>
      </w:pPr>
      <w:r w:rsidRPr="00423BEA">
        <w:rPr>
          <w:color w:val="000000"/>
        </w:rPr>
        <w:t>- выполнять символические действия моделирования и преоб</w:t>
      </w:r>
      <w:r w:rsidRPr="00423BEA">
        <w:rPr>
          <w:color w:val="000000"/>
        </w:rPr>
        <w:softHyphen/>
      </w:r>
      <w:r w:rsidRPr="00423BEA">
        <w:rPr>
          <w:color w:val="000000"/>
          <w:spacing w:val="-1"/>
        </w:rPr>
        <w:t>разования модели и работать с простейшей технической докумен</w:t>
      </w:r>
      <w:r w:rsidRPr="00423BEA">
        <w:rPr>
          <w:color w:val="000000"/>
          <w:spacing w:val="-1"/>
        </w:rPr>
        <w:softHyphen/>
      </w:r>
      <w:r w:rsidRPr="00423BEA">
        <w:rPr>
          <w:color w:val="000000"/>
        </w:rPr>
        <w:t xml:space="preserve">тацией: распознавать простейшие чертежи и эскизы, читать их и </w:t>
      </w:r>
      <w:r w:rsidRPr="00423BEA">
        <w:rPr>
          <w:color w:val="000000"/>
          <w:spacing w:val="2"/>
        </w:rPr>
        <w:t xml:space="preserve">выполнять разметку с опорой на них; изготавливать плоскостные </w:t>
      </w:r>
      <w:r w:rsidRPr="00423BEA">
        <w:rPr>
          <w:color w:val="000000"/>
        </w:rPr>
        <w:t xml:space="preserve">и объёмные изделия по простейшим чертежам, эскизам, схемам, </w:t>
      </w:r>
      <w:r w:rsidRPr="00423BEA">
        <w:rPr>
          <w:color w:val="000000"/>
          <w:spacing w:val="-1"/>
        </w:rPr>
        <w:t>рисункам;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-1"/>
        </w:rPr>
        <w:t xml:space="preserve">- </w:t>
      </w:r>
      <w:r w:rsidRPr="00423BEA">
        <w:rPr>
          <w:color w:val="000000"/>
          <w:spacing w:val="1"/>
        </w:rPr>
        <w:t>анализировать устройство изделия: выделять детали, их фор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5"/>
        </w:rPr>
        <w:t>му, определять взаимное расположение, виды соединения дета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-1"/>
        </w:rPr>
        <w:t>лей;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1"/>
        </w:rPr>
        <w:t>- решать простейшие задачи конструктивного характера по из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6"/>
        </w:rPr>
        <w:t xml:space="preserve">менению вида и способа соединения деталей: на достраивание, </w:t>
      </w:r>
      <w:r w:rsidRPr="00423BEA">
        <w:rPr>
          <w:color w:val="000000"/>
          <w:spacing w:val="2"/>
        </w:rPr>
        <w:t>придание новых свойств конструкции, а также другие доступные</w:t>
      </w:r>
      <w:r w:rsidRPr="00423BEA">
        <w:rPr>
          <w:color w:val="000000"/>
          <w:spacing w:val="2"/>
        </w:rPr>
        <w:br/>
      </w:r>
      <w:r w:rsidRPr="00423BEA">
        <w:rPr>
          <w:color w:val="000000"/>
          <w:spacing w:val="4"/>
        </w:rPr>
        <w:t>и сходные по сложности задачи;</w:t>
      </w:r>
    </w:p>
    <w:p w:rsidR="0096494C" w:rsidRPr="00423BEA" w:rsidRDefault="0096494C" w:rsidP="00C65F1E">
      <w:pPr>
        <w:spacing w:line="276" w:lineRule="auto"/>
        <w:rPr>
          <w:color w:val="000000"/>
          <w:spacing w:val="-3"/>
        </w:rPr>
      </w:pPr>
      <w:r w:rsidRPr="00423BEA">
        <w:rPr>
          <w:color w:val="000000"/>
        </w:rPr>
        <w:t xml:space="preserve">- изготавливать несложные конструкции изделий по рисунку, </w:t>
      </w:r>
      <w:r w:rsidRPr="00423BEA">
        <w:rPr>
          <w:color w:val="000000"/>
          <w:spacing w:val="-2"/>
        </w:rPr>
        <w:t xml:space="preserve">простейшему чертежу или эскизу, образцу и доступным заданным </w:t>
      </w:r>
      <w:r w:rsidRPr="00423BEA">
        <w:rPr>
          <w:color w:val="000000"/>
          <w:spacing w:val="-3"/>
        </w:rPr>
        <w:t>условиям;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4"/>
        </w:rPr>
        <w:t>- соблюдать безопасные приёмы труда,  пользоваться персо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3"/>
        </w:rPr>
        <w:t>нальным компьютером для воспроизведения и поиска необходи</w:t>
      </w:r>
      <w:r w:rsidRPr="00423BEA">
        <w:rPr>
          <w:color w:val="000000"/>
          <w:spacing w:val="3"/>
        </w:rPr>
        <w:softHyphen/>
        <w:t xml:space="preserve">мой информации в ресурсе компьютера, для решения доступных </w:t>
      </w:r>
      <w:r w:rsidRPr="00423BEA">
        <w:rPr>
          <w:color w:val="000000"/>
        </w:rPr>
        <w:t>конструкторско-технологических задач;</w:t>
      </w:r>
    </w:p>
    <w:p w:rsidR="0096494C" w:rsidRPr="00423BEA" w:rsidRDefault="0096494C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2"/>
        </w:rPr>
        <w:t>- использовать простейшие приёмы работы с готовыми элект</w:t>
      </w:r>
      <w:r w:rsidRPr="00423BEA">
        <w:rPr>
          <w:color w:val="000000"/>
          <w:spacing w:val="4"/>
        </w:rPr>
        <w:t>ронными ресурсами: активировать, читать информацию, выпол</w:t>
      </w:r>
      <w:r w:rsidRPr="00423BEA">
        <w:rPr>
          <w:color w:val="000000"/>
          <w:spacing w:val="2"/>
        </w:rPr>
        <w:t>нять задания;</w:t>
      </w:r>
    </w:p>
    <w:p w:rsidR="0096494C" w:rsidRDefault="0096494C" w:rsidP="00840731">
      <w:pPr>
        <w:spacing w:line="276" w:lineRule="auto"/>
      </w:pPr>
      <w:r w:rsidRPr="00423BEA">
        <w:rPr>
          <w:color w:val="000000"/>
          <w:spacing w:val="1"/>
        </w:rPr>
        <w:t>- создавать небольшие тексты, использовать рисунки из ресур</w:t>
      </w:r>
      <w:r w:rsidRPr="00423BEA">
        <w:rPr>
          <w:color w:val="000000"/>
          <w:spacing w:val="2"/>
        </w:rPr>
        <w:t xml:space="preserve">са компьютера, программы </w:t>
      </w:r>
      <w:r w:rsidRPr="00423BEA">
        <w:rPr>
          <w:color w:val="000000"/>
          <w:spacing w:val="2"/>
          <w:lang w:val="en-US"/>
        </w:rPr>
        <w:t>Word</w:t>
      </w:r>
      <w:r w:rsidRPr="00423BEA">
        <w:rPr>
          <w:color w:val="000000"/>
          <w:spacing w:val="2"/>
        </w:rPr>
        <w:t xml:space="preserve"> и </w:t>
      </w:r>
      <w:r w:rsidRPr="00423BEA">
        <w:rPr>
          <w:color w:val="000000"/>
          <w:spacing w:val="2"/>
          <w:lang w:val="en-US"/>
        </w:rPr>
        <w:t>PowerPoint</w:t>
      </w:r>
      <w:r w:rsidRPr="00423BEA">
        <w:rPr>
          <w:color w:val="000000"/>
          <w:spacing w:val="2"/>
        </w:rPr>
        <w:t>.</w:t>
      </w:r>
    </w:p>
    <w:p w:rsidR="0096494C" w:rsidRDefault="0096494C" w:rsidP="00840731">
      <w:pPr>
        <w:spacing w:line="276" w:lineRule="auto"/>
      </w:pPr>
    </w:p>
    <w:p w:rsidR="0096494C" w:rsidRPr="0057317E" w:rsidRDefault="0096494C" w:rsidP="00E970D5">
      <w:pPr>
        <w:spacing w:line="276" w:lineRule="auto"/>
        <w:rPr>
          <w:b/>
          <w:bCs/>
          <w:sz w:val="28"/>
          <w:szCs w:val="28"/>
        </w:rPr>
      </w:pPr>
      <w:r>
        <w:t xml:space="preserve">                 </w:t>
      </w:r>
      <w:r>
        <w:rPr>
          <w:b/>
          <w:bCs/>
          <w:sz w:val="28"/>
          <w:szCs w:val="28"/>
        </w:rPr>
        <w:t>Раздел 5</w:t>
      </w:r>
      <w:r w:rsidRPr="00910BC1">
        <w:rPr>
          <w:b/>
          <w:bCs/>
          <w:sz w:val="28"/>
          <w:szCs w:val="28"/>
        </w:rPr>
        <w:t>. Требования к уровню подготовки учащихся</w:t>
      </w:r>
    </w:p>
    <w:p w:rsidR="0096494C" w:rsidRPr="00E47F13" w:rsidRDefault="0096494C" w:rsidP="00840731">
      <w:pPr>
        <w:spacing w:line="276" w:lineRule="auto"/>
      </w:pPr>
      <w:r w:rsidRPr="00E47F13">
        <w:t xml:space="preserve">      Усвоение данной программы обеспечивает достижение следующих результатов:</w:t>
      </w:r>
    </w:p>
    <w:p w:rsidR="0096494C" w:rsidRPr="00E47F13" w:rsidRDefault="0096494C" w:rsidP="00840731">
      <w:pPr>
        <w:spacing w:line="276" w:lineRule="auto"/>
        <w:rPr>
          <w:u w:val="single"/>
        </w:rPr>
      </w:pPr>
      <w:r w:rsidRPr="00E47F13">
        <w:rPr>
          <w:u w:val="single"/>
        </w:rPr>
        <w:t>Личностные результаты.</w:t>
      </w:r>
    </w:p>
    <w:p w:rsidR="0096494C" w:rsidRPr="00E47F13" w:rsidRDefault="0096494C" w:rsidP="00840731">
      <w:pPr>
        <w:spacing w:line="276" w:lineRule="auto"/>
      </w:pPr>
      <w:r w:rsidRPr="00E47F13">
        <w:t>1. Воспитание патриотизма, чувства гордости за свою Родину, российский народ и историю России.</w:t>
      </w:r>
    </w:p>
    <w:p w:rsidR="0096494C" w:rsidRPr="00E47F13" w:rsidRDefault="0096494C" w:rsidP="00840731">
      <w:pPr>
        <w:spacing w:line="276" w:lineRule="auto"/>
      </w:pPr>
      <w:r w:rsidRPr="00E47F13">
        <w:t>2. Формирование целостного, социально ориентированного взгляда на мир в его органичном единстве и разнообразии при</w:t>
      </w:r>
      <w:r w:rsidRPr="00E47F13">
        <w:softHyphen/>
        <w:t xml:space="preserve"> роды, народов, культур и религий.</w:t>
      </w:r>
    </w:p>
    <w:p w:rsidR="0096494C" w:rsidRPr="00E47F13" w:rsidRDefault="0096494C" w:rsidP="00840731">
      <w:pPr>
        <w:spacing w:line="276" w:lineRule="auto"/>
      </w:pPr>
      <w:r w:rsidRPr="00E47F13">
        <w:t>3. Формирование уважительного отношения к иному мнению, истории и культуре других народов.</w:t>
      </w:r>
    </w:p>
    <w:p w:rsidR="0096494C" w:rsidRPr="00E47F13" w:rsidRDefault="0096494C" w:rsidP="00840731">
      <w:pPr>
        <w:spacing w:line="276" w:lineRule="auto"/>
      </w:pPr>
      <w:r w:rsidRPr="00E47F13">
        <w:t>4. Принятие и освоение социальной роли обучающегося, развитие мотивов учебной деятельности и формирование личностно</w:t>
      </w:r>
      <w:r w:rsidRPr="00E47F13">
        <w:softHyphen/>
        <w:t>го смысла учения.</w:t>
      </w:r>
    </w:p>
    <w:p w:rsidR="0096494C" w:rsidRPr="00E47F13" w:rsidRDefault="0096494C" w:rsidP="00840731">
      <w:pPr>
        <w:spacing w:line="276" w:lineRule="auto"/>
      </w:pPr>
      <w:r w:rsidRPr="00E47F13"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E47F13">
        <w:softHyphen/>
        <w:t>ведливости и свободе.</w:t>
      </w:r>
    </w:p>
    <w:p w:rsidR="0096494C" w:rsidRPr="00E47F13" w:rsidRDefault="0096494C" w:rsidP="00840731">
      <w:pPr>
        <w:spacing w:line="276" w:lineRule="auto"/>
      </w:pPr>
      <w:r w:rsidRPr="00E47F13">
        <w:t>6. Формирование эстетических потребностей, ценностей и чувств.</w:t>
      </w:r>
    </w:p>
    <w:p w:rsidR="0096494C" w:rsidRPr="00E47F13" w:rsidRDefault="0096494C" w:rsidP="00840731">
      <w:pPr>
        <w:spacing w:line="276" w:lineRule="auto"/>
      </w:pPr>
      <w:r w:rsidRPr="00E47F13">
        <w:t>7. Развитие навыков сотрудничества со взрослыми и сверстни</w:t>
      </w:r>
      <w:r w:rsidRPr="00E47F13">
        <w:softHyphen/>
        <w:t>ками в разных ситуациях, умений не создавать конфликтов и на</w:t>
      </w:r>
      <w:r w:rsidRPr="00E47F13">
        <w:softHyphen/>
        <w:t xml:space="preserve"> ходить выходы из спорных ситуаций.</w:t>
      </w:r>
    </w:p>
    <w:p w:rsidR="0096494C" w:rsidRPr="00E47F13" w:rsidRDefault="0096494C" w:rsidP="00840731">
      <w:pPr>
        <w:spacing w:line="276" w:lineRule="auto"/>
      </w:pPr>
      <w:r w:rsidRPr="00E47F13">
        <w:t>8. Формирование установки на безопасный и здоровый образ жизни.</w:t>
      </w:r>
    </w:p>
    <w:p w:rsidR="0096494C" w:rsidRPr="00E47F13" w:rsidRDefault="0096494C" w:rsidP="00840731">
      <w:pPr>
        <w:spacing w:line="276" w:lineRule="auto"/>
      </w:pPr>
    </w:p>
    <w:p w:rsidR="0096494C" w:rsidRPr="00E47F13" w:rsidRDefault="0096494C" w:rsidP="00840731">
      <w:pPr>
        <w:spacing w:line="276" w:lineRule="auto"/>
        <w:rPr>
          <w:u w:val="single"/>
        </w:rPr>
      </w:pPr>
      <w:r w:rsidRPr="00E47F13">
        <w:rPr>
          <w:u w:val="single"/>
        </w:rPr>
        <w:t>Метапредметные результаты.</w:t>
      </w:r>
    </w:p>
    <w:p w:rsidR="0096494C" w:rsidRPr="00E47F13" w:rsidRDefault="0096494C" w:rsidP="00840731">
      <w:pPr>
        <w:spacing w:line="276" w:lineRule="auto"/>
      </w:pPr>
      <w:r w:rsidRPr="00E47F13">
        <w:t>1. Овладение способностью принимать и реализовывать цели и задачи учебной деятельности, приёмами поиска средств её осу</w:t>
      </w:r>
      <w:r w:rsidRPr="00E47F13">
        <w:softHyphen/>
        <w:t>ществления.</w:t>
      </w:r>
    </w:p>
    <w:p w:rsidR="0096494C" w:rsidRPr="00E47F13" w:rsidRDefault="0096494C" w:rsidP="00840731">
      <w:pPr>
        <w:spacing w:line="276" w:lineRule="auto"/>
      </w:pPr>
      <w:r w:rsidRPr="00E47F13">
        <w:t>2. Освоение способов решения проблем творческого и поискового характера.</w:t>
      </w:r>
    </w:p>
    <w:p w:rsidR="0096494C" w:rsidRPr="00E47F13" w:rsidRDefault="0096494C" w:rsidP="00840731">
      <w:pPr>
        <w:spacing w:line="276" w:lineRule="auto"/>
      </w:pPr>
      <w:r w:rsidRPr="00E47F13"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6494C" w:rsidRPr="00E47F13" w:rsidRDefault="0096494C" w:rsidP="00840731">
      <w:pPr>
        <w:spacing w:line="276" w:lineRule="auto"/>
      </w:pPr>
      <w:r w:rsidRPr="00E47F13"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96494C" w:rsidRPr="00E47F13" w:rsidRDefault="0096494C" w:rsidP="00840731">
      <w:pPr>
        <w:spacing w:line="276" w:lineRule="auto"/>
      </w:pPr>
      <w:r w:rsidRPr="00E47F13"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коммуникативнымии познавательными задачами и технологиями учебного предмета,  готовить своё выступлениеи выступать с аудио-,  видео- и графическим сопровождением, соблюдать нормы информационной избирательности, этики и этикета.</w:t>
      </w:r>
    </w:p>
    <w:p w:rsidR="0096494C" w:rsidRPr="00E47F13" w:rsidRDefault="0096494C" w:rsidP="00840731">
      <w:pPr>
        <w:spacing w:line="276" w:lineRule="auto"/>
      </w:pPr>
      <w:r w:rsidRPr="00E47F13"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E47F13">
        <w:softHyphen/>
        <w:t>никации и составлять тексты в устной и письменной форме.</w:t>
      </w:r>
    </w:p>
    <w:p w:rsidR="0096494C" w:rsidRPr="00E47F13" w:rsidRDefault="0096494C" w:rsidP="00840731">
      <w:pPr>
        <w:spacing w:line="276" w:lineRule="auto"/>
      </w:pPr>
      <w:r w:rsidRPr="00E47F13"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E47F13">
        <w:softHyphen/>
        <w:t>ения рассуждений, отнесения к известным понятиям.</w:t>
      </w:r>
    </w:p>
    <w:p w:rsidR="0096494C" w:rsidRPr="00E47F13" w:rsidRDefault="0096494C" w:rsidP="00840731">
      <w:pPr>
        <w:spacing w:line="276" w:lineRule="auto"/>
      </w:pPr>
      <w:r w:rsidRPr="00E47F13"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E47F13">
        <w:softHyphen/>
        <w:t>дого иметь свою, излагать своё мнение и аргументировать свою точку зрения и оценку событий.</w:t>
      </w:r>
    </w:p>
    <w:p w:rsidR="0096494C" w:rsidRDefault="0096494C" w:rsidP="00840731">
      <w:pPr>
        <w:spacing w:line="276" w:lineRule="auto"/>
      </w:pPr>
      <w:r w:rsidRPr="00E47F13">
        <w:t>9. Овладение базовыми предметными и межпредметными по</w:t>
      </w:r>
      <w:r w:rsidRPr="00E47F13">
        <w:softHyphen/>
        <w:t>нятиями, отражающими существенные связи и отношения между объектами и процессами.</w:t>
      </w:r>
    </w:p>
    <w:p w:rsidR="0096494C" w:rsidRPr="00E47F13" w:rsidRDefault="0096494C" w:rsidP="00840731">
      <w:pPr>
        <w:spacing w:line="276" w:lineRule="auto"/>
      </w:pPr>
    </w:p>
    <w:p w:rsidR="0096494C" w:rsidRPr="00840731" w:rsidRDefault="0096494C" w:rsidP="00840731">
      <w:pPr>
        <w:spacing w:line="276" w:lineRule="auto"/>
        <w:rPr>
          <w:b/>
          <w:bCs/>
        </w:rPr>
      </w:pPr>
      <w:r w:rsidRPr="00840731">
        <w:rPr>
          <w:b/>
          <w:bCs/>
        </w:rPr>
        <w:t>Предметные результаты.</w:t>
      </w:r>
    </w:p>
    <w:p w:rsidR="0096494C" w:rsidRPr="00BC0406" w:rsidRDefault="0096494C" w:rsidP="00840731">
      <w:pPr>
        <w:spacing w:line="276" w:lineRule="auto"/>
      </w:pPr>
      <w:r w:rsidRPr="00BC0406">
        <w:t>В результате изучения курса «Технологии» обучающиеся на ступени начального общего образования:</w:t>
      </w:r>
    </w:p>
    <w:p w:rsidR="0096494C" w:rsidRPr="00BC0406" w:rsidRDefault="0096494C" w:rsidP="00840731">
      <w:pPr>
        <w:spacing w:line="276" w:lineRule="auto"/>
      </w:pPr>
      <w:r w:rsidRPr="00BC0406">
        <w:t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средеобитания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</w:p>
    <w:p w:rsidR="0096494C" w:rsidRPr="00BC0406" w:rsidRDefault="0096494C" w:rsidP="00840731">
      <w:pPr>
        <w:spacing w:line="276" w:lineRule="auto"/>
      </w:pPr>
      <w:r w:rsidRPr="00BC0406"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96494C" w:rsidRPr="00BC0406" w:rsidRDefault="0096494C" w:rsidP="00840731">
      <w:pPr>
        <w:spacing w:line="276" w:lineRule="auto"/>
      </w:pPr>
      <w:r w:rsidRPr="00BC0406">
        <w:t>• получат общее представление о мире профессий, их социальном значении, истории возникновения и развития;</w:t>
      </w:r>
    </w:p>
    <w:p w:rsidR="0096494C" w:rsidRPr="00BC0406" w:rsidRDefault="0096494C" w:rsidP="00840731">
      <w:pPr>
        <w:spacing w:line="276" w:lineRule="auto"/>
      </w:pPr>
      <w:r w:rsidRPr="00BC0406"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Общекультурные и общетрудовые компетенции.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Основы культуры труда, самообслуживание: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научится:</w:t>
      </w:r>
    </w:p>
    <w:p w:rsidR="0096494C" w:rsidRPr="00BC0406" w:rsidRDefault="0096494C" w:rsidP="00840731">
      <w:pPr>
        <w:spacing w:line="276" w:lineRule="auto"/>
      </w:pPr>
      <w:r w:rsidRPr="00BC0406"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</w:p>
    <w:p w:rsidR="0096494C" w:rsidRPr="00BC0406" w:rsidRDefault="0096494C" w:rsidP="00840731">
      <w:pPr>
        <w:spacing w:line="276" w:lineRule="auto"/>
      </w:pPr>
      <w:r w:rsidRPr="00BC0406"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</w:t>
      </w:r>
      <w:r>
        <w:t xml:space="preserve"> - </w:t>
      </w:r>
      <w:r w:rsidRPr="00BC0406">
        <w:t>и руководствоваться ими в практической деятельности;</w:t>
      </w:r>
    </w:p>
    <w:p w:rsidR="0096494C" w:rsidRPr="00BC0406" w:rsidRDefault="0096494C" w:rsidP="00840731">
      <w:pPr>
        <w:spacing w:line="276" w:lineRule="auto"/>
      </w:pPr>
      <w:r w:rsidRPr="00BC0406"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96494C" w:rsidRPr="00BC0406" w:rsidRDefault="0096494C" w:rsidP="00840731">
      <w:pPr>
        <w:spacing w:line="276" w:lineRule="auto"/>
      </w:pPr>
      <w:r w:rsidRPr="00BC0406">
        <w:t>• выполнять доступные действия по самообслуживанию и доступные виды домашнего труда.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получит возможность научиться:</w:t>
      </w:r>
    </w:p>
    <w:p w:rsidR="0096494C" w:rsidRPr="00BC0406" w:rsidRDefault="0096494C" w:rsidP="00840731">
      <w:pPr>
        <w:spacing w:line="276" w:lineRule="auto"/>
      </w:pPr>
      <w:r w:rsidRPr="00BC0406">
        <w:t>• уважительно относиться к труду людей;</w:t>
      </w:r>
    </w:p>
    <w:p w:rsidR="0096494C" w:rsidRPr="00BC0406" w:rsidRDefault="0096494C" w:rsidP="00840731">
      <w:pPr>
        <w:spacing w:line="276" w:lineRule="auto"/>
      </w:pPr>
      <w:r w:rsidRPr="00BC0406">
        <w:t>• понимать культурно-историческую ценность традиций, отражённых в предметном мире, в том числе традиций трудовых династий как своего региона, так и страны, и уважать их;</w:t>
      </w:r>
    </w:p>
    <w:p w:rsidR="0096494C" w:rsidRPr="00BC0406" w:rsidRDefault="0096494C" w:rsidP="00840731">
      <w:pPr>
        <w:spacing w:line="276" w:lineRule="auto"/>
      </w:pPr>
      <w:r w:rsidRPr="00BC0406"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Технология ручной обработки материалов.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Элементы графической грамоты: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научится:</w:t>
      </w:r>
    </w:p>
    <w:p w:rsidR="0096494C" w:rsidRPr="00BC0406" w:rsidRDefault="0096494C" w:rsidP="00840731">
      <w:pPr>
        <w:spacing w:line="276" w:lineRule="auto"/>
      </w:pPr>
      <w:r w:rsidRPr="00BC0406"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96494C" w:rsidRPr="00BC0406" w:rsidRDefault="0096494C" w:rsidP="00840731">
      <w:pPr>
        <w:spacing w:line="276" w:lineRule="auto"/>
      </w:pPr>
      <w:r w:rsidRPr="00BC0406"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96494C" w:rsidRPr="00BC0406" w:rsidRDefault="0096494C" w:rsidP="00840731">
      <w:pPr>
        <w:spacing w:line="276" w:lineRule="auto"/>
      </w:pPr>
      <w:r w:rsidRPr="00BC0406"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</w:p>
    <w:p w:rsidR="0096494C" w:rsidRPr="00BC0406" w:rsidRDefault="0096494C" w:rsidP="00840731">
      <w:pPr>
        <w:spacing w:line="276" w:lineRule="auto"/>
      </w:pPr>
      <w:r w:rsidRPr="00BC0406"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получит возможность научиться:</w:t>
      </w:r>
    </w:p>
    <w:p w:rsidR="0096494C" w:rsidRPr="00BC0406" w:rsidRDefault="0096494C" w:rsidP="00840731">
      <w:pPr>
        <w:spacing w:line="276" w:lineRule="auto"/>
      </w:pPr>
      <w:r w:rsidRPr="00BC0406"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96494C" w:rsidRPr="00BC0406" w:rsidRDefault="0096494C" w:rsidP="00840731">
      <w:pPr>
        <w:spacing w:line="276" w:lineRule="auto"/>
      </w:pPr>
      <w:r w:rsidRPr="00BC0406"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Конструирование и моделирование: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научится:</w:t>
      </w:r>
    </w:p>
    <w:p w:rsidR="0096494C" w:rsidRPr="00BC0406" w:rsidRDefault="0096494C" w:rsidP="00840731">
      <w:pPr>
        <w:spacing w:line="276" w:lineRule="auto"/>
      </w:pPr>
      <w:r w:rsidRPr="00BC0406"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96494C" w:rsidRPr="00BC0406" w:rsidRDefault="0096494C" w:rsidP="00840731">
      <w:pPr>
        <w:spacing w:line="276" w:lineRule="auto"/>
      </w:pPr>
      <w:r w:rsidRPr="00BC0406"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96494C" w:rsidRPr="00BC0406" w:rsidRDefault="0096494C" w:rsidP="00840731">
      <w:pPr>
        <w:spacing w:line="276" w:lineRule="auto"/>
      </w:pPr>
      <w:r w:rsidRPr="00BC0406"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получит возможность научиться:</w:t>
      </w:r>
    </w:p>
    <w:p w:rsidR="0096494C" w:rsidRPr="00BC0406" w:rsidRDefault="0096494C" w:rsidP="00840731">
      <w:pPr>
        <w:spacing w:line="276" w:lineRule="auto"/>
      </w:pPr>
      <w:r w:rsidRPr="00BC0406">
        <w:t>• соотносить объёмную конструкцию, основанную на правильных геометрических формах, с изображениями их развёрток;</w:t>
      </w:r>
    </w:p>
    <w:p w:rsidR="0096494C" w:rsidRPr="00BC0406" w:rsidRDefault="0096494C" w:rsidP="00840731">
      <w:pPr>
        <w:spacing w:line="276" w:lineRule="auto"/>
      </w:pPr>
      <w:r w:rsidRPr="00BC0406"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96494C" w:rsidRPr="00910BC1" w:rsidRDefault="0096494C" w:rsidP="00840731">
      <w:pPr>
        <w:spacing w:line="276" w:lineRule="auto"/>
        <w:rPr>
          <w:b/>
          <w:bCs/>
        </w:rPr>
      </w:pPr>
      <w:r w:rsidRPr="00910BC1">
        <w:rPr>
          <w:b/>
          <w:bCs/>
        </w:rPr>
        <w:t>Практика работы на компьютере: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научится:</w:t>
      </w:r>
    </w:p>
    <w:p w:rsidR="0096494C" w:rsidRPr="00BC0406" w:rsidRDefault="0096494C" w:rsidP="00840731">
      <w:pPr>
        <w:spacing w:line="276" w:lineRule="auto"/>
      </w:pPr>
      <w:r w:rsidRPr="00BC0406"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96494C" w:rsidRPr="00BC0406" w:rsidRDefault="0096494C" w:rsidP="00840731">
      <w:pPr>
        <w:spacing w:line="276" w:lineRule="auto"/>
      </w:pPr>
      <w:r w:rsidRPr="00BC0406"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96494C" w:rsidRPr="00BC0406" w:rsidRDefault="0096494C" w:rsidP="00840731">
      <w:pPr>
        <w:spacing w:line="276" w:lineRule="auto"/>
      </w:pPr>
      <w:r w:rsidRPr="00BC0406">
        <w:t>• создавать небольшие тексты, иллюстрации к устному рассказу, используя редакторы текстов и презентаций.</w:t>
      </w:r>
    </w:p>
    <w:p w:rsidR="0096494C" w:rsidRPr="00BC0406" w:rsidRDefault="0096494C" w:rsidP="00840731">
      <w:pPr>
        <w:spacing w:line="276" w:lineRule="auto"/>
        <w:rPr>
          <w:b/>
          <w:bCs/>
        </w:rPr>
      </w:pPr>
      <w:r w:rsidRPr="00BC0406">
        <w:rPr>
          <w:b/>
          <w:bCs/>
        </w:rPr>
        <w:t>Выпускник получит возможность научиться:</w:t>
      </w:r>
    </w:p>
    <w:p w:rsidR="0096494C" w:rsidRDefault="0096494C" w:rsidP="00840731">
      <w:pPr>
        <w:spacing w:line="276" w:lineRule="auto"/>
      </w:pPr>
      <w:r w:rsidRPr="00BC0406"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  <w:r>
        <w:t xml:space="preserve">                                                                            </w:t>
      </w:r>
    </w:p>
    <w:p w:rsidR="0096494C" w:rsidRPr="00910BC1" w:rsidRDefault="0096494C" w:rsidP="00840731">
      <w:pPr>
        <w:spacing w:line="276" w:lineRule="auto"/>
      </w:pPr>
      <w:r>
        <w:t xml:space="preserve"> </w:t>
      </w:r>
      <w:r w:rsidRPr="00910BC1">
        <w:rPr>
          <w:b/>
          <w:bCs/>
          <w:color w:val="000000"/>
          <w:spacing w:val="2"/>
        </w:rPr>
        <w:t>Показатели и критерии оценивания</w:t>
      </w:r>
    </w:p>
    <w:p w:rsidR="0096494C" w:rsidRDefault="0096494C" w:rsidP="00840731">
      <w:pPr>
        <w:spacing w:line="276" w:lineRule="auto"/>
        <w:rPr>
          <w:spacing w:val="6"/>
        </w:rPr>
      </w:pPr>
      <w:r w:rsidRPr="00B05CCD">
        <w:rPr>
          <w:spacing w:val="1"/>
        </w:rPr>
        <w:t>Для проведения контрольно-оценочных действий по достиже</w:t>
      </w:r>
      <w:r w:rsidRPr="00B05CCD">
        <w:rPr>
          <w:spacing w:val="1"/>
        </w:rPr>
        <w:softHyphen/>
      </w:r>
      <w:r w:rsidRPr="00B05CCD">
        <w:t>нию планируемых предметных результатов предметное содержа</w:t>
      </w:r>
      <w:r w:rsidRPr="00B05CCD">
        <w:softHyphen/>
      </w:r>
      <w:r w:rsidRPr="00B05CCD">
        <w:rPr>
          <w:spacing w:val="3"/>
        </w:rPr>
        <w:t>ние может быть представлено в виде таблицы. В первом столбце даны названия выделенных областей предметного содер</w:t>
      </w:r>
      <w:r w:rsidRPr="00B05CCD">
        <w:rPr>
          <w:spacing w:val="3"/>
        </w:rPr>
        <w:softHyphen/>
        <w:t>жания, во втором перечислены технологические средства, овладе</w:t>
      </w:r>
      <w:r w:rsidRPr="00B05CCD">
        <w:rPr>
          <w:spacing w:val="3"/>
        </w:rPr>
        <w:softHyphen/>
      </w:r>
      <w:r w:rsidRPr="00B05CCD">
        <w:rPr>
          <w:spacing w:val="2"/>
        </w:rPr>
        <w:t xml:space="preserve">ние которыми определяет меру учебно-предметной </w:t>
      </w:r>
      <w:r w:rsidRPr="00B05CCD">
        <w:t xml:space="preserve"> компетентности, а в третьем — практические  действия, в </w:t>
      </w:r>
      <w:r w:rsidRPr="00B05CCD">
        <w:rPr>
          <w:spacing w:val="6"/>
        </w:rPr>
        <w:t>которых данные средства используются.</w:t>
      </w:r>
    </w:p>
    <w:p w:rsidR="0096494C" w:rsidRDefault="0096494C" w:rsidP="00840731">
      <w:pPr>
        <w:spacing w:line="276" w:lineRule="auto"/>
        <w:rPr>
          <w:spacing w:val="6"/>
        </w:rPr>
      </w:pPr>
    </w:p>
    <w:p w:rsidR="0096494C" w:rsidRPr="00C65F1E" w:rsidRDefault="0096494C" w:rsidP="00840731">
      <w:pPr>
        <w:shd w:val="clear" w:color="auto" w:fill="FFFFFF"/>
        <w:spacing w:before="211" w:line="276" w:lineRule="auto"/>
        <w:rPr>
          <w:b/>
          <w:bCs/>
        </w:rPr>
      </w:pPr>
      <w:r w:rsidRPr="00C65F1E">
        <w:rPr>
          <w:b/>
          <w:bCs/>
          <w:color w:val="000000"/>
          <w:spacing w:val="7"/>
        </w:rPr>
        <w:t>Предметное содержание технологической грамотности</w:t>
      </w:r>
    </w:p>
    <w:p w:rsidR="0096494C" w:rsidRPr="00B05CCD" w:rsidRDefault="0096494C" w:rsidP="00840731">
      <w:pPr>
        <w:spacing w:after="115" w:line="276" w:lineRule="auto"/>
      </w:pPr>
    </w:p>
    <w:tbl>
      <w:tblPr>
        <w:tblW w:w="0" w:type="auto"/>
        <w:tblInd w:w="2" w:type="dxa"/>
        <w:tblCellMar>
          <w:left w:w="40" w:type="dxa"/>
          <w:right w:w="40" w:type="dxa"/>
        </w:tblCellMar>
        <w:tblLook w:val="0000"/>
      </w:tblPr>
      <w:tblGrid>
        <w:gridCol w:w="2109"/>
        <w:gridCol w:w="3812"/>
        <w:gridCol w:w="3756"/>
      </w:tblGrid>
      <w:tr w:rsidR="0096494C" w:rsidRPr="00B05CCD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right="38"/>
              <w:jc w:val="center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Содержательная </w:t>
            </w:r>
            <w:r w:rsidRPr="00550757">
              <w:rPr>
                <w:b/>
                <w:bCs/>
                <w:color w:val="000000"/>
                <w:sz w:val="22"/>
                <w:szCs w:val="22"/>
              </w:rPr>
              <w:t>область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29" w:right="10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pacing w:val="4"/>
                <w:sz w:val="22"/>
                <w:szCs w:val="22"/>
              </w:rPr>
              <w:t>Средства  действия (понятия,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29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pacing w:val="3"/>
                <w:sz w:val="22"/>
                <w:szCs w:val="22"/>
              </w:rPr>
              <w:t>представления)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413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Технологические 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413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pacing w:val="2"/>
                <w:sz w:val="22"/>
                <w:szCs w:val="22"/>
              </w:rPr>
              <w:t>действия</w:t>
            </w:r>
          </w:p>
        </w:tc>
      </w:tr>
      <w:tr w:rsidR="0096494C" w:rsidRPr="00B05CCD">
        <w:trPr>
          <w:trHeight w:hRule="exact"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33"/>
              <w:rPr>
                <w:sz w:val="22"/>
                <w:szCs w:val="22"/>
              </w:rPr>
            </w:pPr>
            <w:r w:rsidRPr="005507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056"/>
              <w:rPr>
                <w:sz w:val="22"/>
                <w:szCs w:val="22"/>
              </w:rPr>
            </w:pPr>
            <w:r w:rsidRPr="00550757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6494C" w:rsidRPr="005632D2">
        <w:trPr>
          <w:trHeight w:hRule="exact" w:val="2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632D2" w:rsidRDefault="0096494C" w:rsidP="00840731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550757">
              <w:rPr>
                <w:sz w:val="22"/>
                <w:szCs w:val="22"/>
              </w:rPr>
              <w:t>Общекультурные и общетрудовые компетенции. Основы культуры труда, самообслуживания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632D2" w:rsidRDefault="0096494C" w:rsidP="00840731">
            <w:pPr>
              <w:shd w:val="clear" w:color="auto" w:fill="FFFFFF"/>
              <w:spacing w:line="276" w:lineRule="auto"/>
              <w:ind w:left="128"/>
              <w:rPr>
                <w:color w:val="000000"/>
                <w:sz w:val="18"/>
                <w:szCs w:val="18"/>
              </w:rPr>
            </w:pPr>
            <w:r w:rsidRPr="00550757">
              <w:rPr>
                <w:sz w:val="22"/>
                <w:szCs w:val="22"/>
              </w:rPr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анализ задания, организация рабочего места в зависимости от вида работы, планирование трудового процесса;</w:t>
            </w:r>
          </w:p>
          <w:p w:rsidR="0096494C" w:rsidRPr="005632D2" w:rsidRDefault="0096494C" w:rsidP="00840731">
            <w:pPr>
              <w:shd w:val="clear" w:color="auto" w:fill="FFFFFF"/>
              <w:spacing w:line="276" w:lineRule="auto"/>
              <w:ind w:left="114"/>
              <w:rPr>
                <w:b/>
                <w:bCs/>
                <w:color w:val="000000"/>
                <w:sz w:val="16"/>
                <w:szCs w:val="16"/>
              </w:rPr>
            </w:pPr>
            <w:r w:rsidRPr="00550757">
              <w:rPr>
                <w:sz w:val="22"/>
                <w:szCs w:val="22"/>
              </w:rPr>
              <w:t>освоение навыков самообслуживания, по уходу за домом, комнатными растениями.</w:t>
            </w:r>
          </w:p>
        </w:tc>
      </w:tr>
      <w:tr w:rsidR="0096494C" w:rsidRPr="005632D2">
        <w:trPr>
          <w:trHeight w:hRule="exact" w:val="52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понятие о материалах, их свойствах, происхождение;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инструменты и приспособления для обработки материалов (знание названий используемых инструментов);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представление о технологическом процессе, технологической документации (технологическая карта, чертеж и др.);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понятие об особенностях декоративных орнаментов разных народов России.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подготовка материалов к работе и их экономное расходование;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соблюдение правил рационального и безопасного использования инструментов и приспособлений;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России.</w:t>
            </w:r>
          </w:p>
        </w:tc>
      </w:tr>
      <w:tr w:rsidR="0096494C" w:rsidRPr="005632D2">
        <w:trPr>
          <w:trHeight w:hRule="exact" w:val="289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Конструирование и моделирование.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представление о конструировании изделий;</w:t>
            </w:r>
          </w:p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конструирование и моделирование изделий из материалов по образцу, простейшему чертежу или эскизу.</w:t>
            </w:r>
          </w:p>
        </w:tc>
      </w:tr>
      <w:tr w:rsidR="0096494C" w:rsidRPr="005632D2">
        <w:trPr>
          <w:trHeight w:hRule="exact" w:val="34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Практика работы на компьютере.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28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Общее понятие о назначении основных устройств компьютера для ввода, вывода и обработки информации.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94C" w:rsidRPr="00550757" w:rsidRDefault="0096494C" w:rsidP="00840731">
            <w:pPr>
              <w:shd w:val="clear" w:color="auto" w:fill="FFFFFF"/>
              <w:spacing w:line="276" w:lineRule="auto"/>
              <w:ind w:left="114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 xml:space="preserve">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550757">
              <w:rPr>
                <w:sz w:val="22"/>
                <w:szCs w:val="22"/>
                <w:lang w:val="en-US"/>
              </w:rPr>
              <w:t>Word</w:t>
            </w:r>
            <w:r w:rsidRPr="00550757">
              <w:rPr>
                <w:sz w:val="22"/>
                <w:szCs w:val="22"/>
              </w:rPr>
              <w:t>.</w:t>
            </w:r>
          </w:p>
        </w:tc>
      </w:tr>
    </w:tbl>
    <w:p w:rsidR="0096494C" w:rsidRPr="00E47F13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  <w:rPr>
          <w:color w:val="6B4F2E"/>
        </w:rPr>
      </w:pPr>
    </w:p>
    <w:p w:rsidR="0096494C" w:rsidRPr="0057317E" w:rsidRDefault="0096494C" w:rsidP="00840731">
      <w:pPr>
        <w:spacing w:line="276" w:lineRule="auto"/>
      </w:pPr>
      <w:r w:rsidRPr="0057317E">
        <w:rPr>
          <w:spacing w:val="3"/>
        </w:rPr>
        <w:t>На основе приведенной таблицы разрабаты</w:t>
      </w:r>
      <w:r w:rsidRPr="0057317E">
        <w:rPr>
          <w:spacing w:val="3"/>
        </w:rPr>
        <w:softHyphen/>
      </w:r>
      <w:r w:rsidRPr="0057317E">
        <w:t>ваются массивы трудовых заданий на трех уровнях.</w:t>
      </w:r>
    </w:p>
    <w:p w:rsidR="0096494C" w:rsidRPr="0057317E" w:rsidRDefault="0096494C" w:rsidP="00840731">
      <w:pPr>
        <w:spacing w:line="276" w:lineRule="auto"/>
        <w:rPr>
          <w:spacing w:val="5"/>
        </w:rPr>
      </w:pPr>
      <w:r w:rsidRPr="0057317E">
        <w:rPr>
          <w:i/>
          <w:iCs/>
          <w:spacing w:val="-1"/>
          <w:w w:val="115"/>
        </w:rPr>
        <w:t xml:space="preserve">Первый уровень (формальный) </w:t>
      </w:r>
      <w:r w:rsidRPr="0057317E">
        <w:rPr>
          <w:spacing w:val="-1"/>
          <w:w w:val="115"/>
        </w:rPr>
        <w:t xml:space="preserve">— ориентация на форму </w:t>
      </w:r>
      <w:r w:rsidRPr="0057317E">
        <w:rPr>
          <w:spacing w:val="3"/>
        </w:rPr>
        <w:t xml:space="preserve">способа действия. Предполагает умение действовать по образцу в </w:t>
      </w:r>
      <w:r w:rsidRPr="0057317E">
        <w:rPr>
          <w:spacing w:val="8"/>
        </w:rPr>
        <w:t xml:space="preserve">стандартных условиях. Индикатором достижения этого уровня является выполнение трудового задания, для которого достаточно уметь, </w:t>
      </w:r>
      <w:r w:rsidRPr="0057317E">
        <w:t xml:space="preserve">опираясь на внешние признаки, опознать его тип и реализовать </w:t>
      </w:r>
      <w:r w:rsidRPr="0057317E">
        <w:rPr>
          <w:spacing w:val="4"/>
        </w:rPr>
        <w:t>соответствующий формализованный образец</w:t>
      </w:r>
      <w:r w:rsidRPr="0057317E">
        <w:rPr>
          <w:spacing w:val="5"/>
        </w:rPr>
        <w:t>.</w:t>
      </w:r>
    </w:p>
    <w:p w:rsidR="0096494C" w:rsidRPr="0057317E" w:rsidRDefault="0096494C" w:rsidP="00840731">
      <w:pPr>
        <w:spacing w:line="276" w:lineRule="auto"/>
      </w:pPr>
      <w:r>
        <w:rPr>
          <w:i/>
          <w:iCs/>
          <w:spacing w:val="1"/>
          <w:w w:val="115"/>
        </w:rPr>
        <w:t>Второй уровень (предметн</w:t>
      </w:r>
      <w:r w:rsidRPr="0057317E">
        <w:rPr>
          <w:i/>
          <w:iCs/>
          <w:spacing w:val="1"/>
          <w:w w:val="115"/>
        </w:rPr>
        <w:t xml:space="preserve">о-рефлексивный) </w:t>
      </w:r>
      <w:r w:rsidRPr="0057317E">
        <w:rPr>
          <w:spacing w:val="1"/>
          <w:w w:val="115"/>
        </w:rPr>
        <w:t>— ориен</w:t>
      </w:r>
      <w:r w:rsidRPr="0057317E">
        <w:rPr>
          <w:spacing w:val="1"/>
          <w:w w:val="115"/>
        </w:rPr>
        <w:softHyphen/>
      </w:r>
      <w:r w:rsidRPr="0057317E">
        <w:rPr>
          <w:spacing w:val="8"/>
        </w:rPr>
        <w:t xml:space="preserve">тация на существенное отношение в основе способа действия. </w:t>
      </w:r>
      <w:r w:rsidRPr="0057317E">
        <w:rPr>
          <w:spacing w:val="4"/>
        </w:rPr>
        <w:t xml:space="preserve">Предполагает умение определять способ действия, ориентируясь </w:t>
      </w:r>
      <w:r w:rsidRPr="0057317E">
        <w:t xml:space="preserve">не на внешние признаки заданной ситуации, а на лежащее в ее </w:t>
      </w:r>
      <w:r w:rsidRPr="0057317E">
        <w:rPr>
          <w:spacing w:val="4"/>
        </w:rPr>
        <w:t>основе существенное  отношение.</w:t>
      </w:r>
    </w:p>
    <w:p w:rsidR="0096494C" w:rsidRPr="0057317E" w:rsidRDefault="0096494C" w:rsidP="00840731">
      <w:pPr>
        <w:spacing w:line="276" w:lineRule="auto"/>
      </w:pPr>
      <w:r w:rsidRPr="0057317E">
        <w:rPr>
          <w:i/>
          <w:iCs/>
          <w:spacing w:val="-1"/>
          <w:w w:val="115"/>
        </w:rPr>
        <w:t xml:space="preserve">Третий уровень (функциональный, ресурсный) </w:t>
      </w:r>
      <w:r w:rsidRPr="0057317E">
        <w:rPr>
          <w:spacing w:val="-1"/>
          <w:w w:val="115"/>
        </w:rPr>
        <w:t>—ориен</w:t>
      </w:r>
      <w:r w:rsidRPr="0057317E">
        <w:rPr>
          <w:spacing w:val="-1"/>
          <w:w w:val="115"/>
        </w:rPr>
        <w:softHyphen/>
      </w:r>
      <w:r w:rsidRPr="0057317E">
        <w:rPr>
          <w:spacing w:val="3"/>
        </w:rPr>
        <w:t>тация на границы способа действия. Предполагает свободное вла</w:t>
      </w:r>
      <w:r w:rsidRPr="0057317E">
        <w:rPr>
          <w:spacing w:val="3"/>
        </w:rPr>
        <w:softHyphen/>
      </w:r>
      <w:r w:rsidRPr="0057317E">
        <w:rPr>
          <w:spacing w:val="4"/>
        </w:rPr>
        <w:t xml:space="preserve">дение способом. Индикатором достижения этого уровня является </w:t>
      </w:r>
      <w:r w:rsidRPr="0057317E">
        <w:rPr>
          <w:spacing w:val="3"/>
        </w:rPr>
        <w:t>выполнение заданий, в которых необходимо переосмыслить (пре</w:t>
      </w:r>
      <w:r w:rsidRPr="0057317E">
        <w:rPr>
          <w:spacing w:val="3"/>
        </w:rPr>
        <w:softHyphen/>
      </w:r>
      <w:r w:rsidRPr="0057317E">
        <w:rPr>
          <w:spacing w:val="4"/>
        </w:rPr>
        <w:t>образовать) ситуацию так, чтобы увидеть возможность примене</w:t>
      </w:r>
      <w:r w:rsidRPr="0057317E">
        <w:rPr>
          <w:spacing w:val="4"/>
        </w:rPr>
        <w:softHyphen/>
      </w:r>
      <w:r w:rsidRPr="0057317E">
        <w:rPr>
          <w:spacing w:val="5"/>
        </w:rPr>
        <w:t xml:space="preserve">ния некоторого известного способа (это может быть реализовано </w:t>
      </w:r>
      <w:r w:rsidRPr="0057317E">
        <w:rPr>
          <w:spacing w:val="2"/>
        </w:rPr>
        <w:t>в виде некоторого внешнего преобразования модели, а может быть связано с обращением действия или преодолением сильнодейству</w:t>
      </w:r>
      <w:r w:rsidRPr="0057317E">
        <w:rPr>
          <w:spacing w:val="2"/>
        </w:rPr>
        <w:softHyphen/>
      </w:r>
      <w:r w:rsidRPr="0057317E">
        <w:rPr>
          <w:spacing w:val="3"/>
        </w:rPr>
        <w:t>ющего стереотипа действий) либо сконструировать из старых но</w:t>
      </w:r>
      <w:r w:rsidRPr="0057317E">
        <w:rPr>
          <w:spacing w:val="3"/>
        </w:rPr>
        <w:softHyphen/>
      </w:r>
      <w:r w:rsidRPr="0057317E">
        <w:rPr>
          <w:spacing w:val="6"/>
        </w:rPr>
        <w:t>вый способ применительно к данной ситуации.</w:t>
      </w:r>
    </w:p>
    <w:p w:rsidR="0096494C" w:rsidRPr="004318CB" w:rsidRDefault="0096494C" w:rsidP="00840731">
      <w:pPr>
        <w:spacing w:line="276" w:lineRule="auto"/>
      </w:pPr>
      <w:r w:rsidRPr="004318CB">
        <w:t>Контроль выполнения рассматриваемой программы осуществляется по следующим параметрам качества:</w:t>
      </w:r>
    </w:p>
    <w:p w:rsidR="0096494C" w:rsidRPr="004318CB" w:rsidRDefault="0096494C" w:rsidP="00840731">
      <w:pPr>
        <w:spacing w:line="276" w:lineRule="auto"/>
      </w:pPr>
      <w:r w:rsidRPr="004318CB">
        <w:t>степень самостоятельности учащихся при выполнении трудовых заданий;</w:t>
      </w:r>
    </w:p>
    <w:p w:rsidR="0096494C" w:rsidRPr="004318CB" w:rsidRDefault="0096494C" w:rsidP="00840731">
      <w:pPr>
        <w:spacing w:line="276" w:lineRule="auto"/>
      </w:pPr>
      <w:r w:rsidRPr="004318CB">
        <w:t>характер деятельности (репродуктивная, творческая);</w:t>
      </w:r>
    </w:p>
    <w:p w:rsidR="0096494C" w:rsidRPr="004318CB" w:rsidRDefault="0096494C" w:rsidP="00840731">
      <w:pPr>
        <w:spacing w:line="276" w:lineRule="auto"/>
      </w:pPr>
      <w:r w:rsidRPr="004318CB">
        <w:t>качество выполняемых работ и итогового продукта.</w:t>
      </w:r>
    </w:p>
    <w:p w:rsidR="0096494C" w:rsidRPr="004318CB" w:rsidRDefault="0096494C" w:rsidP="00840731">
      <w:pPr>
        <w:spacing w:line="276" w:lineRule="auto"/>
      </w:pPr>
      <w:r w:rsidRPr="004318CB">
        <w:t>При оценке выполнения практических заданий учитель может руководствоваться следующими критериями: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55"/>
        <w:gridCol w:w="992"/>
        <w:gridCol w:w="816"/>
      </w:tblGrid>
      <w:tr w:rsidR="0096494C" w:rsidRPr="004318CB">
        <w:tc>
          <w:tcPr>
            <w:tcW w:w="7655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Качество усвоения предмета %</w:t>
            </w:r>
          </w:p>
        </w:tc>
        <w:tc>
          <w:tcPr>
            <w:tcW w:w="992" w:type="dxa"/>
          </w:tcPr>
          <w:p w:rsidR="0096494C" w:rsidRPr="004318CB" w:rsidRDefault="0096494C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по 5-ти балльной системе</w:t>
            </w:r>
          </w:p>
        </w:tc>
        <w:tc>
          <w:tcPr>
            <w:tcW w:w="816" w:type="dxa"/>
          </w:tcPr>
          <w:p w:rsidR="0096494C" w:rsidRPr="004318CB" w:rsidRDefault="0096494C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 УУД</w:t>
            </w:r>
          </w:p>
        </w:tc>
      </w:tr>
      <w:tr w:rsidR="0096494C" w:rsidRPr="004318CB">
        <w:tc>
          <w:tcPr>
            <w:tcW w:w="7655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Тщательно спланирован труд и рационально организовано рабочее место; полностью соблюдались правила техники безопасности; работа выполнена в заданное время, самостоятельно, с соблюдением технологической последовательности, качественно и творчески:  80-100%</w:t>
            </w:r>
          </w:p>
        </w:tc>
        <w:tc>
          <w:tcPr>
            <w:tcW w:w="99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8,9,10</w:t>
            </w:r>
          </w:p>
        </w:tc>
      </w:tr>
      <w:tr w:rsidR="0096494C" w:rsidRPr="004318CB">
        <w:tc>
          <w:tcPr>
            <w:tcW w:w="7655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Допущены незначительные недостатки в планировании труда и организации рабочего места,  полностью соблюдались правила техники безопасности,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99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</w:t>
            </w:r>
          </w:p>
        </w:tc>
        <w:tc>
          <w:tcPr>
            <w:tcW w:w="81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5,6,7</w:t>
            </w:r>
          </w:p>
        </w:tc>
      </w:tr>
      <w:tr w:rsidR="0096494C" w:rsidRPr="004318CB">
        <w:tc>
          <w:tcPr>
            <w:tcW w:w="7655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Имеют место недостатки в планировании труда и организации рабочего места,  самостоятельность в работе была низкой, с нарушением технологической последовательности, отдельные операции выполнены с отклонением от образца (если не было на то установки); не полностью соблюдались правила техники безопасности , изделие оформлено небрежно или не закончено в срок: 35-59%</w:t>
            </w:r>
          </w:p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81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2,3,4</w:t>
            </w:r>
          </w:p>
        </w:tc>
      </w:tr>
      <w:tr w:rsidR="0096494C" w:rsidRPr="004318CB">
        <w:tc>
          <w:tcPr>
            <w:tcW w:w="7655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ученик самостоятельно не справился с работой, технологическая последовательность нарушена, не соблюдались многие правила техники безопасности , при выполнении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99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  <w:tc>
          <w:tcPr>
            <w:tcW w:w="81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0,1</w:t>
            </w:r>
          </w:p>
        </w:tc>
      </w:tr>
    </w:tbl>
    <w:p w:rsidR="0096494C" w:rsidRDefault="0096494C" w:rsidP="00840731">
      <w:pPr>
        <w:spacing w:line="276" w:lineRule="auto"/>
      </w:pPr>
    </w:p>
    <w:p w:rsidR="0096494C" w:rsidRPr="00C65F1E" w:rsidRDefault="0096494C" w:rsidP="00C65F1E">
      <w:pPr>
        <w:spacing w:line="276" w:lineRule="auto"/>
      </w:pPr>
      <w:r>
        <w:t xml:space="preserve">  Результаты творческих мини-проектов (в виде аппликаций, поделок, коллекций, вышивок и т.д.) фиксируются и собираются в портфолио учащихся.</w:t>
      </w:r>
    </w:p>
    <w:p w:rsidR="0096494C" w:rsidRPr="00E47F13" w:rsidRDefault="0096494C" w:rsidP="00840731">
      <w:pPr>
        <w:spacing w:line="276" w:lineRule="auto"/>
        <w:rPr>
          <w:b/>
          <w:bCs/>
        </w:rPr>
      </w:pPr>
      <w:r w:rsidRPr="00E47F13">
        <w:rPr>
          <w:b/>
          <w:bCs/>
        </w:rPr>
        <w:t>Формы и виды занятий</w:t>
      </w:r>
    </w:p>
    <w:p w:rsidR="0096494C" w:rsidRPr="00E47F13" w:rsidRDefault="0096494C" w:rsidP="00840731">
      <w:pPr>
        <w:spacing w:line="276" w:lineRule="auto"/>
      </w:pPr>
      <w:r w:rsidRPr="00E47F13">
        <w:t>Основной формой обучения является учебно-практическая деятельность учащихся. В рабочей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На уроке организуется фронтальная, коллективная и индивидуальная формы учебной работы.</w:t>
      </w:r>
    </w:p>
    <w:p w:rsidR="0096494C" w:rsidRPr="00E47F13" w:rsidRDefault="0096494C" w:rsidP="00840731">
      <w:pPr>
        <w:spacing w:line="276" w:lineRule="auto"/>
      </w:pPr>
      <w:r w:rsidRPr="00E47F13">
        <w:t xml:space="preserve">Урок проводится в сочетании различных форм занятий (беседа, экскурсия, самостоятельная проектная деятельность учащихся, </w:t>
      </w:r>
      <w:r w:rsidRPr="00E47F13">
        <w:rPr>
          <w:color w:val="000000"/>
        </w:rPr>
        <w:t>лабораторные и практические работы).</w:t>
      </w:r>
    </w:p>
    <w:p w:rsidR="0096494C" w:rsidRDefault="0096494C" w:rsidP="00840731">
      <w:pPr>
        <w:spacing w:line="276" w:lineRule="auto"/>
      </w:pPr>
      <w:r w:rsidRPr="00E47F13">
        <w:t xml:space="preserve">Приоритетными методами являются упражнения, практические, учебно-практические работы. </w:t>
      </w:r>
    </w:p>
    <w:p w:rsidR="0096494C" w:rsidRDefault="0096494C" w:rsidP="00840731">
      <w:pPr>
        <w:spacing w:line="276" w:lineRule="auto"/>
      </w:pPr>
    </w:p>
    <w:p w:rsidR="0096494C" w:rsidRDefault="0096494C" w:rsidP="0084073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 w:rsidRPr="00681E6D">
        <w:rPr>
          <w:b/>
          <w:bCs/>
          <w:sz w:val="28"/>
          <w:szCs w:val="28"/>
        </w:rPr>
        <w:t>Раздел 6. Программно -</w:t>
      </w:r>
      <w:r>
        <w:rPr>
          <w:b/>
          <w:bCs/>
          <w:sz w:val="28"/>
          <w:szCs w:val="28"/>
        </w:rPr>
        <w:t xml:space="preserve"> </w:t>
      </w:r>
      <w:r w:rsidRPr="00681E6D">
        <w:rPr>
          <w:b/>
          <w:bCs/>
          <w:sz w:val="28"/>
          <w:szCs w:val="28"/>
        </w:rPr>
        <w:t>методическое обеспечение</w:t>
      </w:r>
    </w:p>
    <w:p w:rsidR="0096494C" w:rsidRPr="00E47F13" w:rsidRDefault="0096494C" w:rsidP="00840731">
      <w:pPr>
        <w:spacing w:line="276" w:lineRule="auto"/>
      </w:pPr>
      <w:r w:rsidRPr="00E47F13">
        <w:t>Для реализации данной программы используются следующие учебно-методические пособия: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Фрейта</w:t>
      </w:r>
      <w:r>
        <w:t>г И.П. Технология 1 кл. Учебник,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Фрейтаг И.П. Технология 1 кл. Рабочая тетрадь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Фрейтаг И.П. Уроки технологии. 1 кл. Методическое пособие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Добромыслова Н.В. Технология 2 кл. Учебник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Шипилова Н.В. Технология 2 кл. Рабочая тетрадь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Шипилова Н.В. Уроки технологии. 2 кл. Методическое пособие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Добромыслов</w:t>
      </w:r>
      <w:r>
        <w:t>а Н.В. Технология 3 кл. Учебник,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Шипилова Н.В. Технология 3 кл. Рабочая тетрадь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Шипилова Н.В. Уроки технологии. 3 кл. Методическое пособие</w:t>
      </w:r>
      <w:r>
        <w:t>, М. – Просвещение, 2011</w:t>
      </w:r>
    </w:p>
    <w:p w:rsidR="0096494C" w:rsidRPr="00E47F13" w:rsidRDefault="0096494C" w:rsidP="00840731">
      <w:pPr>
        <w:spacing w:line="276" w:lineRule="auto"/>
      </w:pPr>
      <w:r w:rsidRPr="00E47F13">
        <w:t>Роговцева Н.И., Богданова Н.В., Шипилова Н.В., Анащенков</w:t>
      </w:r>
      <w:r>
        <w:t>а С.В. Технология 4 кл. Учебник, М. – Просвещение, 2011</w:t>
      </w:r>
    </w:p>
    <w:p w:rsidR="0096494C" w:rsidRDefault="0096494C" w:rsidP="00840731">
      <w:pPr>
        <w:spacing w:line="276" w:lineRule="auto"/>
      </w:pPr>
      <w:r w:rsidRPr="00E47F13">
        <w:t>Роговцева Н.И., Богданова Н.В., Шипилова Н.В., Анащенкова С.В. Технология 4 кл</w:t>
      </w:r>
      <w:r>
        <w:t>. Рабочая тетрадь, М. – Просвещение, 2011</w:t>
      </w:r>
    </w:p>
    <w:p w:rsidR="0096494C" w:rsidRPr="008B79C5" w:rsidRDefault="0096494C" w:rsidP="00840731">
      <w:pPr>
        <w:spacing w:line="276" w:lineRule="auto"/>
      </w:pPr>
      <w:r w:rsidRPr="008B79C5">
        <w:t>Н.В. Шипилова, Н.И. Роговцева Технология. Методической пособие с поурочными разработками 1 класс</w:t>
      </w:r>
    </w:p>
    <w:p w:rsidR="0096494C" w:rsidRDefault="0096494C" w:rsidP="00840731">
      <w:pPr>
        <w:spacing w:line="276" w:lineRule="auto"/>
      </w:pPr>
      <w:r w:rsidRPr="00E47F13">
        <w:t xml:space="preserve">«Технология. Технологические карты» для 1 и 2 классов – сайт издательства «Просвещение» </w:t>
      </w:r>
      <w:hyperlink r:id="rId6" w:history="1">
        <w:r w:rsidRPr="008B79C5">
          <w:t>http://www.prosv.ru/umk/perspektiva/</w:t>
        </w:r>
      </w:hyperlink>
    </w:p>
    <w:p w:rsidR="0096494C" w:rsidRDefault="0096494C" w:rsidP="00840731">
      <w:pPr>
        <w:spacing w:line="276" w:lineRule="auto"/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6"/>
        <w:gridCol w:w="8557"/>
        <w:gridCol w:w="532"/>
      </w:tblGrid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550757">
              <w:rPr>
                <w:b/>
                <w:bCs/>
                <w:sz w:val="22"/>
                <w:szCs w:val="22"/>
              </w:rPr>
              <w:t>Коллекции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Хлопок и лен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Шелк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Шерсть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4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Образцы бумаги и картона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5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Промышленные образцы тканей и ниток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550757">
              <w:rPr>
                <w:b/>
                <w:bCs/>
                <w:sz w:val="22"/>
                <w:szCs w:val="22"/>
              </w:rPr>
              <w:t>Информационные средства обучения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Электронное приложение к учебнику «Технология», 1 кл. авт.: Володина С.А., Петрова О.А., Майсурадзе М.О., Мотылева В.А., 2012 г.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2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Электронное приложение к учебнику «Технология», 2кл. авт.: Володина С.А., Петрова О.А., Майсурадзе М.О., Мотылева В.А., 2012 г.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</w:tr>
      <w:tr w:rsidR="0096494C">
        <w:tc>
          <w:tcPr>
            <w:tcW w:w="426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3</w:t>
            </w:r>
          </w:p>
        </w:tc>
        <w:tc>
          <w:tcPr>
            <w:tcW w:w="8557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  <w:lang w:val="en-US"/>
              </w:rPr>
              <w:t>DVD</w:t>
            </w:r>
            <w:r w:rsidRPr="00550757">
              <w:rPr>
                <w:sz w:val="22"/>
                <w:szCs w:val="22"/>
              </w:rPr>
              <w:t xml:space="preserve"> «Маски, шляпы, карнавальные костюмы своими руками», «Театр кукол своими руками», «Оригами».</w:t>
            </w:r>
          </w:p>
        </w:tc>
        <w:tc>
          <w:tcPr>
            <w:tcW w:w="532" w:type="dxa"/>
          </w:tcPr>
          <w:p w:rsidR="0096494C" w:rsidRPr="00550757" w:rsidRDefault="0096494C" w:rsidP="00840731">
            <w:pPr>
              <w:spacing w:line="276" w:lineRule="auto"/>
              <w:rPr>
                <w:sz w:val="22"/>
                <w:szCs w:val="22"/>
              </w:rPr>
            </w:pPr>
            <w:r w:rsidRPr="00550757">
              <w:rPr>
                <w:sz w:val="22"/>
                <w:szCs w:val="22"/>
              </w:rPr>
              <w:t>1</w:t>
            </w:r>
          </w:p>
        </w:tc>
      </w:tr>
    </w:tbl>
    <w:p w:rsidR="0096494C" w:rsidRDefault="0096494C" w:rsidP="00840731">
      <w:pPr>
        <w:spacing w:line="276" w:lineRule="auto"/>
        <w:rPr>
          <w:b/>
          <w:bCs/>
        </w:rPr>
      </w:pPr>
    </w:p>
    <w:p w:rsidR="0096494C" w:rsidRPr="00E47F13" w:rsidRDefault="0096494C" w:rsidP="00840731">
      <w:pPr>
        <w:spacing w:line="276" w:lineRule="auto"/>
        <w:rPr>
          <w:b/>
          <w:bCs/>
        </w:rPr>
      </w:pPr>
      <w:r w:rsidRPr="00E47F13">
        <w:rPr>
          <w:b/>
          <w:bCs/>
        </w:rPr>
        <w:t>Учебно-практическое и учебно-лабораторное оборудование</w:t>
      </w:r>
    </w:p>
    <w:p w:rsidR="0096494C" w:rsidRPr="00E47F13" w:rsidRDefault="0096494C" w:rsidP="00840731">
      <w:pPr>
        <w:spacing w:line="276" w:lineRule="auto"/>
      </w:pPr>
      <w:r w:rsidRPr="00E47F13">
        <w:t>набор инструментов для работы с различными материалами в соответс</w:t>
      </w:r>
      <w:r>
        <w:t>т</w:t>
      </w:r>
      <w:r w:rsidRPr="00E47F13">
        <w:t>вии с программой обучения</w:t>
      </w:r>
    </w:p>
    <w:p w:rsidR="0096494C" w:rsidRPr="00E47F13" w:rsidRDefault="0096494C" w:rsidP="00840731">
      <w:pPr>
        <w:spacing w:line="276" w:lineRule="auto"/>
      </w:pPr>
      <w:r w:rsidRPr="00E47F13">
        <w:t>набор металлических конструкторов</w:t>
      </w:r>
      <w:r>
        <w:t xml:space="preserve"> (в плане  развития кабинета)</w:t>
      </w:r>
    </w:p>
    <w:p w:rsidR="0096494C" w:rsidRPr="00E47F13" w:rsidRDefault="0096494C" w:rsidP="00840731">
      <w:pPr>
        <w:spacing w:line="276" w:lineRule="auto"/>
      </w:pPr>
      <w:r w:rsidRPr="00E47F13">
        <w:t>набор пластмассовых конструкторов «Лего», образовательный конструктор «Лего»</w:t>
      </w:r>
    </w:p>
    <w:p w:rsidR="0096494C" w:rsidRPr="00E47F13" w:rsidRDefault="0096494C" w:rsidP="00840731">
      <w:pPr>
        <w:spacing w:line="276" w:lineRule="auto"/>
      </w:pPr>
      <w:r w:rsidRPr="00E47F13">
        <w:t>действующие модели геометрических фигур</w:t>
      </w:r>
      <w:r>
        <w:t xml:space="preserve"> (в плане развития кабинета)</w:t>
      </w:r>
    </w:p>
    <w:p w:rsidR="0096494C" w:rsidRPr="00E47F13" w:rsidRDefault="0096494C" w:rsidP="00840731">
      <w:pPr>
        <w:spacing w:line="276" w:lineRule="auto"/>
      </w:pPr>
      <w:r w:rsidRPr="00E47F13">
        <w:t>наборы бумаги разного типа</w:t>
      </w:r>
    </w:p>
    <w:p w:rsidR="0096494C" w:rsidRPr="00E47F13" w:rsidRDefault="0096494C" w:rsidP="00840731">
      <w:pPr>
        <w:spacing w:line="276" w:lineRule="auto"/>
      </w:pPr>
      <w:r w:rsidRPr="00E47F13">
        <w:t>заготовки природного материала</w:t>
      </w:r>
    </w:p>
    <w:p w:rsidR="0096494C" w:rsidRDefault="0096494C" w:rsidP="00840731">
      <w:pPr>
        <w:spacing w:line="276" w:lineRule="auto"/>
      </w:pPr>
      <w:r>
        <w:t xml:space="preserve">. </w:t>
      </w:r>
    </w:p>
    <w:sectPr w:rsidR="0096494C" w:rsidSect="00324291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94C" w:rsidRDefault="0096494C" w:rsidP="00840731">
      <w:r>
        <w:separator/>
      </w:r>
    </w:p>
  </w:endnote>
  <w:endnote w:type="continuationSeparator" w:id="1">
    <w:p w:rsidR="0096494C" w:rsidRDefault="0096494C" w:rsidP="00840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4C" w:rsidRDefault="0096494C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96494C" w:rsidRDefault="009649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94C" w:rsidRDefault="0096494C" w:rsidP="00840731">
      <w:r>
        <w:separator/>
      </w:r>
    </w:p>
  </w:footnote>
  <w:footnote w:type="continuationSeparator" w:id="1">
    <w:p w:rsidR="0096494C" w:rsidRDefault="0096494C" w:rsidP="00840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4C" w:rsidRDefault="0096494C">
    <w:pPr>
      <w:pStyle w:val="Header"/>
    </w:pPr>
    <w:r>
      <w:t xml:space="preserve">                                           Павлова  Галина  Ивановна</w:t>
    </w:r>
  </w:p>
  <w:p w:rsidR="0096494C" w:rsidRDefault="0096494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745"/>
    <w:rsid w:val="0007751C"/>
    <w:rsid w:val="000F6C1D"/>
    <w:rsid w:val="00192745"/>
    <w:rsid w:val="00324291"/>
    <w:rsid w:val="003727AE"/>
    <w:rsid w:val="00423BEA"/>
    <w:rsid w:val="004318CB"/>
    <w:rsid w:val="00550757"/>
    <w:rsid w:val="005632D2"/>
    <w:rsid w:val="0057317E"/>
    <w:rsid w:val="006774F0"/>
    <w:rsid w:val="00681E6D"/>
    <w:rsid w:val="0077193B"/>
    <w:rsid w:val="007C2B7A"/>
    <w:rsid w:val="00840731"/>
    <w:rsid w:val="00886182"/>
    <w:rsid w:val="008B79C5"/>
    <w:rsid w:val="008E5716"/>
    <w:rsid w:val="00910BC1"/>
    <w:rsid w:val="0096494C"/>
    <w:rsid w:val="00992959"/>
    <w:rsid w:val="00A1546D"/>
    <w:rsid w:val="00AB2FEE"/>
    <w:rsid w:val="00B05CCD"/>
    <w:rsid w:val="00BC0406"/>
    <w:rsid w:val="00C34B61"/>
    <w:rsid w:val="00C652F3"/>
    <w:rsid w:val="00C65F1E"/>
    <w:rsid w:val="00D07A0A"/>
    <w:rsid w:val="00D21C55"/>
    <w:rsid w:val="00D23607"/>
    <w:rsid w:val="00DC7D46"/>
    <w:rsid w:val="00E23550"/>
    <w:rsid w:val="00E47F13"/>
    <w:rsid w:val="00E73E7D"/>
    <w:rsid w:val="00E97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18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86182"/>
    <w:rPr>
      <w:color w:val="0000FF"/>
      <w:u w:val="single"/>
    </w:rPr>
  </w:style>
  <w:style w:type="paragraph" w:customStyle="1" w:styleId="3">
    <w:name w:val="Заголовок 3+"/>
    <w:basedOn w:val="Normal"/>
    <w:uiPriority w:val="99"/>
    <w:rsid w:val="008E571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407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073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4073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073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407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073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40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sv.ru/umk/perspektiv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17</Pages>
  <Words>6310</Words>
  <Characters>-32766</Characters>
  <Application>Microsoft Office Outlook</Application>
  <DocSecurity>0</DocSecurity>
  <Lines>0</Lines>
  <Paragraphs>0</Paragraphs>
  <ScaleCrop>false</ScaleCrop>
  <Company>SOHO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2014-09-06T03:21:00Z</dcterms:created>
  <dcterms:modified xsi:type="dcterms:W3CDTF">2020-08-30T06:27:00Z</dcterms:modified>
</cp:coreProperties>
</file>